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4DB" w:rsidRDefault="00BB74DB">
      <w:r>
        <w:fldChar w:fldCharType="begin" w:fldLock="1"/>
      </w:r>
      <w:r w:rsidRPr="00855205">
        <w:instrText xml:space="preserve"> mitP0 BLANCO \* MERGEFORMAT </w:instrText>
      </w:r>
      <w:r>
        <w:fldChar w:fldCharType="separate"/>
      </w:r>
      <w:r>
        <w:fldChar w:fldCharType="end"/>
      </w:r>
    </w:p>
    <w:p w:rsidR="00BB74DB" w:rsidRDefault="00BB74DB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8"/>
        <w:gridCol w:w="203"/>
        <w:gridCol w:w="3419"/>
        <w:gridCol w:w="834"/>
        <w:gridCol w:w="675"/>
        <w:gridCol w:w="209"/>
        <w:gridCol w:w="2660"/>
      </w:tblGrid>
      <w:tr w:rsidR="00BB74DB" w:rsidTr="00FF4494">
        <w:tc>
          <w:tcPr>
            <w:tcW w:w="6024" w:type="dxa"/>
            <w:gridSpan w:val="4"/>
          </w:tcPr>
          <w:p w:rsidR="00BB74DB" w:rsidRPr="00891EAA" w:rsidRDefault="00BB74DB">
            <w:pPr>
              <w:rPr>
                <w:rFonts w:cs="Arial"/>
                <w:b/>
              </w:rPr>
            </w:pPr>
            <w:r w:rsidRPr="00891EAA">
              <w:rPr>
                <w:b/>
              </w:rPr>
              <w:fldChar w:fldCharType="begin" w:fldLock="1"/>
            </w:r>
            <w:r w:rsidRPr="00891EAA">
              <w:rPr>
                <w:b/>
              </w:rPr>
              <w:instrText xml:space="preserve"> mitVV VV601A2484B5AB4AFD86EEF6DFB54F8ED9 \* MERGEFORMAT</w:instrText>
            </w:r>
            <w:r w:rsidRPr="00891EAA">
              <w:rPr>
                <w:b/>
              </w:rPr>
              <w:fldChar w:fldCharType="separate"/>
            </w:r>
            <w:r w:rsidRPr="00891EAA">
              <w:rPr>
                <w:b/>
              </w:rPr>
              <w:fldChar w:fldCharType="end"/>
            </w:r>
          </w:p>
          <w:p w:rsidR="00BB74DB" w:rsidRDefault="00BB74DB" w:rsidP="00FF02A5">
            <w:pPr>
              <w:rPr>
                <w:bCs/>
              </w:rPr>
            </w:pP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AD515A">
              <w:instrText xml:space="preserve"> mitVV VV389736943C1141DCBDBDA8FEB8795321 \* MERGEFORMAT </w:instrText>
            </w:r>
            <w:r>
              <w:fldChar w:fldCharType="separate"/>
            </w:r>
            <w:r>
              <w:fldChar w:fldCharType="end"/>
            </w:r>
            <w:r>
              <w:instrText>" = "P" "</w:instrText>
            </w: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2477E6">
              <w:instrText xml:space="preserve"> mitVV VV3BB3A440A1E8B348859BCFCF3BCCBC73 \* MERGEFORMAT </w:instrText>
            </w:r>
            <w:r>
              <w:fldChar w:fldCharType="separate"/>
            </w:r>
            <w:r>
              <w:fldChar w:fldCharType="end"/>
            </w:r>
            <w:r>
              <w:instrText>" = "M" "De heer " "</w:instrText>
            </w: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2477E6">
              <w:instrText xml:space="preserve"> mitVV VV3BB3A440A1E8B348859BCFCF3BCCBC73 \* MERGEFORMAT </w:instrText>
            </w:r>
            <w:r>
              <w:fldChar w:fldCharType="separate"/>
            </w:r>
            <w:r>
              <w:fldChar w:fldCharType="end"/>
            </w:r>
            <w:r>
              <w:instrText xml:space="preserve">" = "V" "Mevrouw " "De heer/mevrouw " </w:instrText>
            </w:r>
            <w:r>
              <w:fldChar w:fldCharType="end"/>
            </w:r>
            <w:r>
              <w:instrText xml:space="preserve">"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VV8286F302AC3DC54B9185646339C06DD7 \* MERGEFORMAT </w:instrText>
            </w:r>
            <w:r>
              <w:fldChar w:fldCharType="separate"/>
            </w:r>
            <w:r>
              <w:fldChar w:fldCharType="end"/>
            </w:r>
            <w:r>
              <w:instrText xml:space="preserve"> </w:instrText>
            </w:r>
            <w:r>
              <w:fldChar w:fldCharType="begin" w:fldLock="1"/>
            </w:r>
            <w:r w:rsidRPr="00255BCD">
              <w:instrText xml:space="preserve"> mitVV VVF997874C886BE7449A7B92CA32D947DA \sa \* MERGEFORMAT </w:instrText>
            </w:r>
            <w:r>
              <w:fldChar w:fldCharType="separate"/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VV59DC7C6F90DDBD4D878DEAA83866A2D5 \* MERGEFORMAT </w:instrText>
            </w:r>
            <w:r>
              <w:fldChar w:fldCharType="separate"/>
            </w:r>
            <w:r>
              <w:fldChar w:fldCharType="end"/>
            </w:r>
            <w:r>
              <w:instrText>" "</w:instrText>
            </w:r>
            <w:r>
              <w:fldChar w:fldCharType="begin" w:fldLock="1"/>
            </w:r>
            <w:r w:rsidRPr="00255BCD">
              <w:instrText xml:space="preserve"> mitVV VVF903EA3348EF1C4099F67DFBD217EDAE \* MERGEFORMAT </w:instrText>
            </w:r>
            <w:r>
              <w:fldChar w:fldCharType="separate"/>
            </w:r>
            <w:r>
              <w:rPr>
                <w:bCs/>
              </w:rPr>
              <w:instrText>Vuilverbrandingsinstallatie Alkmaar en omstreken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VVE521B46B56E5E9429D78E2AD0676940B \eb \* MERGEFORMAT </w:instrText>
            </w:r>
            <w:r>
              <w:fldChar w:fldCharType="separate"/>
            </w:r>
          </w:p>
          <w:p w:rsidR="00BB74DB" w:rsidRDefault="00BB74DB" w:rsidP="00FF02A5">
            <w:pPr>
              <w:rPr>
                <w:bCs/>
                <w:noProof/>
              </w:rPr>
            </w:pPr>
            <w:r>
              <w:rPr>
                <w:bCs/>
              </w:rPr>
              <w:instrText>t.a.v.: het bestuur</w:instrText>
            </w:r>
            <w:r>
              <w:fldChar w:fldCharType="end"/>
            </w:r>
            <w:r>
              <w:instrText xml:space="preserve">" </w:instrText>
            </w:r>
            <w:r>
              <w:fldChar w:fldCharType="separate"/>
            </w:r>
            <w:r>
              <w:rPr>
                <w:bCs/>
                <w:noProof/>
              </w:rPr>
              <w:t>Vuilverbrandingsinstallatie Alkmaar en omstreken</w:t>
            </w:r>
          </w:p>
          <w:p w:rsidR="00BB74DB" w:rsidRDefault="00BB74DB" w:rsidP="00FF02A5">
            <w:r>
              <w:rPr>
                <w:bCs/>
                <w:noProof/>
              </w:rPr>
              <w:t>t.a.v.: het bestuur</w:t>
            </w:r>
            <w:r>
              <w:fldChar w:fldCharType="end"/>
            </w:r>
          </w:p>
          <w:p w:rsidR="00BB74DB" w:rsidRDefault="00BB74DB" w:rsidP="00FF02A5">
            <w:r>
              <w:fldChar w:fldCharType="begin" w:fldLock="1"/>
            </w:r>
            <w:r w:rsidRPr="00255BCD">
              <w:instrText xml:space="preserve"> mitVV VVCDF1E873C7E7604C8404943A263639C4 \* MERGEFORMAT </w:instrText>
            </w:r>
            <w:r>
              <w:fldChar w:fldCharType="separate"/>
            </w:r>
            <w:r>
              <w:rPr>
                <w:bCs/>
              </w:rPr>
              <w:t>Postbus</w:t>
            </w:r>
            <w:r>
              <w:fldChar w:fldCharType="end"/>
            </w:r>
            <w:r>
              <w:t xml:space="preserve"> </w:t>
            </w:r>
            <w:r>
              <w:fldChar w:fldCharType="begin" w:fldLock="1"/>
            </w:r>
            <w:r w:rsidRPr="00255BCD">
              <w:instrText xml:space="preserve"> mitVV VV71264BDB84898C4E92067202E81B241E \* MERGEFORMAT </w:instrText>
            </w:r>
            <w:r>
              <w:fldChar w:fldCharType="separate"/>
            </w:r>
            <w:r>
              <w:rPr>
                <w:bCs/>
              </w:rPr>
              <w:t>9199</w:t>
            </w:r>
            <w:r>
              <w:fldChar w:fldCharType="end"/>
            </w:r>
            <w:r>
              <w:t xml:space="preserve"> </w:t>
            </w:r>
            <w:r>
              <w:fldChar w:fldCharType="begin" w:fldLock="1"/>
            </w:r>
            <w:r w:rsidRPr="00255BCD">
              <w:instrText xml:space="preserve"> mitVV VV98D4C5BA9ED62E49874388D819288E2B \* MERGEFORMAT </w:instrText>
            </w:r>
            <w:r>
              <w:fldChar w:fldCharType="separate"/>
            </w:r>
            <w:r>
              <w:fldChar w:fldCharType="end"/>
            </w:r>
          </w:p>
          <w:p w:rsidR="00BB74DB" w:rsidRDefault="00BB74DB" w:rsidP="00FF02A5">
            <w:r>
              <w:fldChar w:fldCharType="begin" w:fldLock="1"/>
            </w:r>
            <w:r w:rsidRPr="00255BCD">
              <w:instrText xml:space="preserve"> mitVV VVA5996691596D294E966F9F201E2816FB \* MERGEFORMAT </w:instrText>
            </w:r>
            <w:r>
              <w:fldChar w:fldCharType="separate"/>
            </w:r>
            <w:r>
              <w:rPr>
                <w:bCs/>
              </w:rPr>
              <w:t>1800 GD</w:t>
            </w:r>
            <w:r>
              <w:fldChar w:fldCharType="end"/>
            </w:r>
            <w:proofErr w:type="gramStart"/>
            <w:r>
              <w:t xml:space="preserve">  </w:t>
            </w:r>
            <w:proofErr w:type="gramEnd"/>
            <w:r>
              <w:fldChar w:fldCharType="begin" w:fldLock="1"/>
            </w:r>
            <w:r w:rsidRPr="00255BCD">
              <w:instrText xml:space="preserve"> mitVV VV06B33F12F0014340B0F68040FA8388F5 \* MERGEFORMAT </w:instrText>
            </w:r>
            <w:r>
              <w:fldChar w:fldCharType="separate"/>
            </w:r>
            <w:r>
              <w:rPr>
                <w:bCs/>
              </w:rPr>
              <w:t>ALKMAAR</w: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VV248E19A1088DF148A652A9002C5C22B0 </w:instrText>
            </w:r>
            <w:r>
              <w:instrText xml:space="preserve">\eb </w:instrText>
            </w:r>
            <w:r w:rsidRPr="00255BCD">
              <w:instrText xml:space="preserve">\* MERGEFORMAT </w:instrText>
            </w:r>
            <w:r>
              <w:fldChar w:fldCharType="separate"/>
            </w:r>
            <w:r>
              <w:fldChar w:fldCharType="end"/>
            </w:r>
          </w:p>
          <w:p w:rsidR="00BB74DB" w:rsidRPr="00E46EE2" w:rsidRDefault="00BB74DB">
            <w:pPr>
              <w:rPr>
                <w:rFonts w:cs="Arial"/>
              </w:rPr>
            </w:pPr>
          </w:p>
        </w:tc>
        <w:tc>
          <w:tcPr>
            <w:tcW w:w="3544" w:type="dxa"/>
            <w:gridSpan w:val="3"/>
          </w:tcPr>
          <w:p w:rsidR="00BB74DB" w:rsidRDefault="00BB74DB" w:rsidP="009D3BB7">
            <w:pPr>
              <w:rPr>
                <w:color w:val="FFFFFF"/>
                <w:sz w:val="18"/>
                <w:szCs w:val="18"/>
              </w:rPr>
            </w:pPr>
            <w:r w:rsidRPr="000F6744">
              <w:rPr>
                <w:color w:val="FFFFFF"/>
                <w:sz w:val="18"/>
                <w:szCs w:val="18"/>
              </w:rPr>
              <w:fldChar w:fldCharType="begin" w:fldLock="1"/>
            </w:r>
            <w:r w:rsidRPr="000F6744">
              <w:rPr>
                <w:color w:val="FFFFFF"/>
                <w:sz w:val="18"/>
                <w:szCs w:val="18"/>
              </w:rPr>
              <w:instrText xml:space="preserve"> mitVV VV5FA45530B1FA48ADA3A4C03765D4EBA5 \* MERGEFORMAT</w:instrText>
            </w:r>
            <w:r w:rsidRPr="000F6744">
              <w:rPr>
                <w:color w:val="FFFFFF"/>
                <w:sz w:val="18"/>
                <w:szCs w:val="18"/>
              </w:rPr>
              <w:fldChar w:fldCharType="separate"/>
            </w:r>
            <w:r>
              <w:rPr>
                <w:color w:val="FFFFFF"/>
                <w:sz w:val="18"/>
                <w:szCs w:val="18"/>
              </w:rPr>
              <w:t>ALG 51</w:t>
            </w:r>
            <w:r w:rsidRPr="000F6744">
              <w:rPr>
                <w:color w:val="FFFFFF"/>
                <w:sz w:val="18"/>
                <w:szCs w:val="18"/>
              </w:rPr>
              <w:fldChar w:fldCharType="end"/>
            </w:r>
          </w:p>
          <w:p w:rsidR="00BB74DB" w:rsidRPr="00BE1C8B" w:rsidRDefault="00BB74DB" w:rsidP="009D3BB7">
            <w:pPr>
              <w:rPr>
                <w:rFonts w:ascii="Z: 3of 9 BarCode" w:hAnsi="Z: 3of 9 BarCode" w:cs="Arial"/>
                <w:color w:val="FFFFFF"/>
                <w:sz w:val="16"/>
                <w:szCs w:val="16"/>
              </w:rPr>
            </w:pPr>
            <w:r w:rsidRPr="00BE1C8B">
              <w:rPr>
                <w:color w:val="FFFFFF"/>
                <w:sz w:val="16"/>
                <w:szCs w:val="16"/>
              </w:rPr>
              <w:fldChar w:fldCharType="begin" w:fldLock="1"/>
            </w:r>
            <w:r w:rsidRPr="00BE1C8B">
              <w:rPr>
                <w:color w:val="FFFFFF"/>
                <w:sz w:val="16"/>
                <w:szCs w:val="16"/>
              </w:rPr>
              <w:instrText xml:space="preserve"> mitVV VV024318A203E24E1E82D18C5C4028DE7D \* MERGEFORMAT</w:instrText>
            </w:r>
            <w:r w:rsidRPr="00BE1C8B">
              <w:rPr>
                <w:color w:val="FFFFFF"/>
                <w:sz w:val="16"/>
                <w:szCs w:val="16"/>
              </w:rPr>
              <w:fldChar w:fldCharType="separate"/>
            </w:r>
            <w:r w:rsidRPr="00BE1C8B">
              <w:rPr>
                <w:color w:val="FFFFFF"/>
                <w:sz w:val="16"/>
                <w:szCs w:val="16"/>
              </w:rPr>
              <w:fldChar w:fldCharType="end"/>
            </w:r>
          </w:p>
        </w:tc>
      </w:tr>
      <w:tr w:rsidR="00BB74DB" w:rsidTr="00FF4494">
        <w:trPr>
          <w:trHeight w:hRule="exact" w:val="992"/>
        </w:trPr>
        <w:tc>
          <w:tcPr>
            <w:tcW w:w="6024" w:type="dxa"/>
            <w:gridSpan w:val="4"/>
          </w:tcPr>
          <w:p w:rsidR="00BB74DB" w:rsidRPr="001B7D7B" w:rsidRDefault="00BB74DB" w:rsidP="009E09D7">
            <w:pPr>
              <w:rPr>
                <w:rFonts w:cs="Arial"/>
                <w:color w:val="FFFFFF"/>
                <w:sz w:val="18"/>
                <w:szCs w:val="18"/>
              </w:rPr>
            </w:pP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1B7D7B">
              <w:rPr>
                <w:rFonts w:cs="Arial"/>
                <w:color w:val="FFFFFF"/>
                <w:sz w:val="18"/>
                <w:szCs w:val="18"/>
              </w:rPr>
              <w:instrText xml:space="preserve"> mitVV VVFA89D2C3ABCE4A44B7016AF1127B2097 \* MERGEFORMAT </w:instrText>
            </w: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>.</w:t>
            </w:r>
            <w:proofErr w:type="spellStart"/>
            <w:r>
              <w:rPr>
                <w:rFonts w:cs="Arial"/>
                <w:bCs/>
                <w:color w:val="FFFFFF"/>
                <w:sz w:val="18"/>
                <w:szCs w:val="18"/>
              </w:rPr>
              <w:t>aksjdflkajk</w:t>
            </w:r>
            <w:proofErr w:type="spellEnd"/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3"/>
          </w:tcPr>
          <w:p w:rsidR="00BB74DB" w:rsidRPr="00EF57CF" w:rsidRDefault="00BB74DB" w:rsidP="009D3BB7">
            <w:pPr>
              <w:rPr>
                <w:rFonts w:cs="Arial"/>
                <w:color w:val="FFFFFF"/>
                <w:sz w:val="18"/>
                <w:szCs w:val="18"/>
              </w:rPr>
            </w:pP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EF57CF">
              <w:rPr>
                <w:rFonts w:cs="Arial"/>
                <w:color w:val="FFFFFF"/>
                <w:sz w:val="18"/>
                <w:szCs w:val="18"/>
              </w:rPr>
              <w:instrText xml:space="preserve"> mitVV VVF997874C886BE7449A7B92CA32D947DA \* MERGEFORMAT </w:instrText>
            </w: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BB74DB" w:rsidRDefault="00BB74DB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VV389736943C1141DCBDBDA8FEB8795321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BB74DB" w:rsidRDefault="00BB74DB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VVB3BEF5AB42021741A03A7A80F8BC662A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>O.00000143</w: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BB74DB" w:rsidRPr="00190CB4" w:rsidRDefault="00BB74DB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543696">
              <w:rPr>
                <w:rFonts w:cs="Arial"/>
                <w:color w:val="FFFFFF"/>
                <w:sz w:val="18"/>
                <w:szCs w:val="18"/>
              </w:rPr>
              <w:instrText xml:space="preserve"> mitVV VV7BD78A9A391B10479DB9600B5C20E18F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>uitgaand</w: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</w:tr>
      <w:tr w:rsidR="00BB74DB" w:rsidTr="00D6381B">
        <w:trPr>
          <w:cantSplit/>
        </w:trPr>
        <w:tc>
          <w:tcPr>
            <w:tcW w:w="1568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Domein</w:t>
            </w:r>
          </w:p>
        </w:tc>
        <w:tc>
          <w:tcPr>
            <w:tcW w:w="203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BB74DB" w:rsidRDefault="00BB74DB" w:rsidP="00A74395">
            <w:pPr>
              <w:pStyle w:val="StandaardKlein"/>
            </w:pPr>
            <w:fldSimple w:instr=" mitSV AFDELING NAAM \* MERGEFORMAT " w:fldLock="1">
              <w:r>
                <w:rPr>
                  <w:bCs/>
                  <w:noProof/>
                </w:rPr>
                <w:t>Beheer Openbare Ruimte</w:t>
              </w:r>
            </w:fldSimple>
          </w:p>
        </w:tc>
        <w:tc>
          <w:tcPr>
            <w:tcW w:w="1509" w:type="dxa"/>
            <w:gridSpan w:val="2"/>
            <w:vAlign w:val="center"/>
          </w:tcPr>
          <w:p w:rsidR="00BB74DB" w:rsidRDefault="00BB74DB" w:rsidP="004A7F75">
            <w:pPr>
              <w:pStyle w:val="StandaardKlein"/>
            </w:pPr>
            <w:r>
              <w:t>Ons kenmerk</w:t>
            </w:r>
          </w:p>
        </w:tc>
        <w:tc>
          <w:tcPr>
            <w:tcW w:w="209" w:type="dxa"/>
            <w:vAlign w:val="center"/>
          </w:tcPr>
          <w:p w:rsidR="00BB74DB" w:rsidRDefault="00BB74D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BB74DB" w:rsidRDefault="00BB74DB" w:rsidP="004A7F75">
            <w:pPr>
              <w:pStyle w:val="StandaardKlein"/>
            </w:pPr>
            <w:fldSimple w:instr=" mitRef REFNUMBER \* MERGEFORMAT " w:fldLock="1">
              <w:r>
                <w:rPr>
                  <w:bCs/>
                  <w:noProof/>
                </w:rPr>
                <w:t>22uit01412</w:t>
              </w:r>
            </w:fldSimple>
          </w:p>
        </w:tc>
      </w:tr>
      <w:tr w:rsidR="00BB74DB" w:rsidTr="00D6381B">
        <w:trPr>
          <w:cantSplit/>
        </w:trPr>
        <w:tc>
          <w:tcPr>
            <w:tcW w:w="1568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Team</w:t>
            </w:r>
          </w:p>
        </w:tc>
        <w:tc>
          <w:tcPr>
            <w:tcW w:w="203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BB74DB" w:rsidRDefault="00BB74DB" w:rsidP="00A74395">
            <w:pPr>
              <w:pStyle w:val="StandaardKlein"/>
            </w:pPr>
            <w:fldSimple w:instr=" mitSV TEAM NAAM \* MERGEFORMAT " w:fldLock="1">
              <w:r>
                <w:rPr>
                  <w:bCs/>
                  <w:noProof/>
                </w:rPr>
                <w:t xml:space="preserve">Gemeentelijke Eigendommen </w:t>
              </w:r>
            </w:fldSimple>
          </w:p>
        </w:tc>
        <w:tc>
          <w:tcPr>
            <w:tcW w:w="1509" w:type="dxa"/>
            <w:gridSpan w:val="2"/>
            <w:vAlign w:val="center"/>
          </w:tcPr>
          <w:p w:rsidR="00BB74DB" w:rsidRDefault="00BB74DB" w:rsidP="004A7F75">
            <w:pPr>
              <w:pStyle w:val="StandaardKlein"/>
            </w:pPr>
            <w:r>
              <w:t>Zaaknummer</w:t>
            </w:r>
          </w:p>
        </w:tc>
        <w:tc>
          <w:tcPr>
            <w:tcW w:w="209" w:type="dxa"/>
            <w:vAlign w:val="center"/>
          </w:tcPr>
          <w:p w:rsidR="00BB74DB" w:rsidRDefault="00BB74D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BB74DB" w:rsidRDefault="00BB74DB" w:rsidP="004A7F75">
            <w:pPr>
              <w:pStyle w:val="StandaardKlein"/>
            </w:pPr>
            <w:r>
              <w:fldChar w:fldCharType="begin" w:fldLock="1"/>
            </w:r>
            <w:r w:rsidRPr="00320EFD">
              <w:instrText xml:space="preserve"> mitVV VV780724453F1E49C2BED4DE20697274B4 \* MERGEFORMAT </w:instrText>
            </w:r>
            <w:r>
              <w:fldChar w:fldCharType="separate"/>
            </w:r>
            <w:r>
              <w:rPr>
                <w:bCs/>
              </w:rPr>
              <w:t>BB22.00188</w:t>
            </w:r>
            <w:r>
              <w:fldChar w:fldCharType="end"/>
            </w:r>
            <w:bookmarkStart w:id="0" w:name="zaak"/>
            <w:bookmarkEnd w:id="0"/>
          </w:p>
        </w:tc>
      </w:tr>
      <w:tr w:rsidR="00BB74DB" w:rsidTr="00D6381B">
        <w:trPr>
          <w:cantSplit/>
        </w:trPr>
        <w:tc>
          <w:tcPr>
            <w:tcW w:w="1568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Contactpersoon</w:t>
            </w:r>
          </w:p>
        </w:tc>
        <w:tc>
          <w:tcPr>
            <w:tcW w:w="203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BB74DB" w:rsidRPr="00075BDD" w:rsidRDefault="00BB74DB" w:rsidP="00A74395">
            <w:pPr>
              <w:pStyle w:val="StandaardKlein"/>
              <w:rPr>
                <w:highlight w:val="black"/>
              </w:rPr>
            </w:pPr>
            <w:r w:rsidRPr="00075BDD">
              <w:rPr>
                <w:highlight w:val="black"/>
              </w:rPr>
              <w:fldChar w:fldCharType="begin" w:fldLock="1"/>
            </w:r>
            <w:r w:rsidRPr="00075BDD">
              <w:rPr>
                <w:highlight w:val="black"/>
              </w:rPr>
              <w:instrText xml:space="preserve"> mitSV AUTEUR NaamInformeel \* MERGEFORMAT </w:instrText>
            </w:r>
            <w:r w:rsidRPr="00075BDD">
              <w:rPr>
                <w:highlight w:val="black"/>
              </w:rPr>
              <w:fldChar w:fldCharType="separate"/>
            </w:r>
            <w:r w:rsidRPr="00075BDD">
              <w:rPr>
                <w:bCs/>
                <w:noProof/>
                <w:highlight w:val="black"/>
              </w:rPr>
              <w:t>Vivienne Massee</w:t>
            </w:r>
            <w:r w:rsidRPr="00075BDD">
              <w:rPr>
                <w:highlight w:val="black"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BB74DB" w:rsidRDefault="00BB74DB" w:rsidP="004A7F75">
            <w:pPr>
              <w:pStyle w:val="StandaardKlein"/>
            </w:pPr>
            <w:r>
              <w:t>Uw brief van</w:t>
            </w:r>
          </w:p>
        </w:tc>
        <w:tc>
          <w:tcPr>
            <w:tcW w:w="209" w:type="dxa"/>
            <w:vAlign w:val="center"/>
          </w:tcPr>
          <w:p w:rsidR="00BB74DB" w:rsidRDefault="00BB74D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BB74DB" w:rsidRDefault="00BB74DB" w:rsidP="004A7F75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VVFD7AC16308B5DB4CABCDFDC68DA6FA14 \* MERGEFORMAT </w:instrText>
            </w:r>
            <w:r>
              <w:fldChar w:fldCharType="separate"/>
            </w:r>
            <w:r>
              <w:rPr>
                <w:bCs/>
                <w:noProof/>
              </w:rPr>
              <w:t>15 april 2022</w:t>
            </w:r>
            <w:r>
              <w:fldChar w:fldCharType="end"/>
            </w:r>
          </w:p>
        </w:tc>
      </w:tr>
      <w:tr w:rsidR="00BB74DB" w:rsidTr="00D6381B">
        <w:trPr>
          <w:cantSplit/>
        </w:trPr>
        <w:tc>
          <w:tcPr>
            <w:tcW w:w="1568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Telefoonnummer</w:t>
            </w:r>
          </w:p>
        </w:tc>
        <w:tc>
          <w:tcPr>
            <w:tcW w:w="203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BB74DB" w:rsidRPr="00075BDD" w:rsidRDefault="00BB74DB" w:rsidP="00A74395">
            <w:pPr>
              <w:pStyle w:val="StandaardKlein"/>
              <w:rPr>
                <w:highlight w:val="black"/>
              </w:rPr>
            </w:pPr>
            <w:r w:rsidRPr="00075BDD">
              <w:rPr>
                <w:highlight w:val="black"/>
              </w:rPr>
              <w:fldChar w:fldCharType="begin" w:fldLock="1"/>
            </w:r>
            <w:r w:rsidRPr="00075BDD">
              <w:rPr>
                <w:highlight w:val="black"/>
              </w:rPr>
              <w:instrText xml:space="preserve"> mitSV AUTEUR TELEFOONNUMMER \* MERGEFORMAT </w:instrText>
            </w:r>
            <w:r w:rsidRPr="00075BDD">
              <w:rPr>
                <w:highlight w:val="black"/>
              </w:rPr>
              <w:fldChar w:fldCharType="separate"/>
            </w:r>
            <w:r w:rsidRPr="00075BDD">
              <w:rPr>
                <w:bCs/>
                <w:noProof/>
                <w:highlight w:val="black"/>
              </w:rPr>
              <w:t>088 909 7120</w:t>
            </w:r>
            <w:r w:rsidRPr="00075BDD">
              <w:rPr>
                <w:highlight w:val="black"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BB74DB" w:rsidRDefault="00BB74DB" w:rsidP="004A7F75">
            <w:pPr>
              <w:pStyle w:val="StandaardKlein"/>
            </w:pPr>
            <w:r>
              <w:t>Uw kenmerk</w:t>
            </w:r>
          </w:p>
        </w:tc>
        <w:tc>
          <w:tcPr>
            <w:tcW w:w="209" w:type="dxa"/>
            <w:vAlign w:val="center"/>
          </w:tcPr>
          <w:p w:rsidR="00BB74DB" w:rsidRDefault="00BB74D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BB74DB" w:rsidRDefault="00BB74DB" w:rsidP="004A7F75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VV2C2261681C6A61489BB6CD94649057C8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B74DB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Bijlage(n)</w:t>
            </w:r>
          </w:p>
        </w:tc>
        <w:tc>
          <w:tcPr>
            <w:tcW w:w="203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BB74DB" w:rsidRDefault="00BB74DB" w:rsidP="00A74395">
            <w:pPr>
              <w:pStyle w:val="StandaardKlein"/>
            </w:pPr>
            <w:r>
              <w:fldChar w:fldCharType="begin" w:fldLock="1"/>
            </w:r>
            <w:r w:rsidRPr="003F1712">
              <w:instrText xml:space="preserve"> mitVV VVDCC0EA0CE0387E44966F4D02F0F13A48 \* MERGEFORMAT </w:instrText>
            </w:r>
            <w:r>
              <w:fldChar w:fldCharType="separate"/>
            </w:r>
            <w:r>
              <w:rPr>
                <w:bCs/>
              </w:rPr>
              <w:t>-</w:t>
            </w:r>
            <w: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BB74DB" w:rsidRDefault="00BB74DB" w:rsidP="004A7F75">
            <w:pPr>
              <w:pStyle w:val="StandaardKlein"/>
            </w:pPr>
            <w:r>
              <w:t>Verzenddatum</w:t>
            </w:r>
          </w:p>
        </w:tc>
        <w:tc>
          <w:tcPr>
            <w:tcW w:w="209" w:type="dxa"/>
            <w:vAlign w:val="center"/>
          </w:tcPr>
          <w:p w:rsidR="00BB74DB" w:rsidRDefault="00BB74DB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BB74DB" w:rsidRDefault="00BB74DB" w:rsidP="004A7F75">
            <w:pPr>
              <w:pStyle w:val="StandaardKlein"/>
            </w:pPr>
            <w:bookmarkStart w:id="1" w:name="datver"/>
            <w:bookmarkEnd w:id="1"/>
          </w:p>
        </w:tc>
      </w:tr>
      <w:tr w:rsidR="00BB74DB" w:rsidTr="00D6381B">
        <w:trPr>
          <w:cantSplit/>
          <w:trHeight w:val="204"/>
        </w:trPr>
        <w:tc>
          <w:tcPr>
            <w:tcW w:w="1568" w:type="dxa"/>
            <w:vAlign w:val="center"/>
          </w:tcPr>
          <w:p w:rsidR="00BB74DB" w:rsidRPr="00EF0B67" w:rsidRDefault="00BB74DB" w:rsidP="00A74395">
            <w:pPr>
              <w:pStyle w:val="StandaardKlein"/>
              <w:rPr>
                <w:color w:val="FFFFFF"/>
              </w:rPr>
            </w:pPr>
          </w:p>
        </w:tc>
        <w:tc>
          <w:tcPr>
            <w:tcW w:w="203" w:type="dxa"/>
            <w:vAlign w:val="center"/>
          </w:tcPr>
          <w:p w:rsidR="00BB74DB" w:rsidRPr="00883D24" w:rsidRDefault="00BB74DB" w:rsidP="00A74395">
            <w:pPr>
              <w:pStyle w:val="StandaardKlein"/>
              <w:rPr>
                <w:color w:val="FFFFFF"/>
              </w:rPr>
            </w:pPr>
          </w:p>
        </w:tc>
        <w:tc>
          <w:tcPr>
            <w:tcW w:w="3419" w:type="dxa"/>
            <w:vAlign w:val="center"/>
          </w:tcPr>
          <w:p w:rsidR="00BB74DB" w:rsidRDefault="00BB74DB" w:rsidP="00A74395">
            <w:pPr>
              <w:pStyle w:val="StandaardKlein"/>
            </w:pPr>
          </w:p>
        </w:tc>
        <w:tc>
          <w:tcPr>
            <w:tcW w:w="1509" w:type="dxa"/>
            <w:gridSpan w:val="2"/>
            <w:vAlign w:val="center"/>
          </w:tcPr>
          <w:p w:rsidR="00BB74DB" w:rsidRDefault="00BB74DB" w:rsidP="00A74395">
            <w:pPr>
              <w:pStyle w:val="StandaardKlein"/>
            </w:pPr>
          </w:p>
        </w:tc>
        <w:tc>
          <w:tcPr>
            <w:tcW w:w="209" w:type="dxa"/>
            <w:vAlign w:val="center"/>
          </w:tcPr>
          <w:p w:rsidR="00BB74DB" w:rsidRDefault="00BB74DB" w:rsidP="00A74395">
            <w:pPr>
              <w:pStyle w:val="StandaardKlein"/>
            </w:pPr>
          </w:p>
        </w:tc>
        <w:tc>
          <w:tcPr>
            <w:tcW w:w="2660" w:type="dxa"/>
            <w:vAlign w:val="center"/>
          </w:tcPr>
          <w:p w:rsidR="00BB74DB" w:rsidRDefault="00BB74DB" w:rsidP="00A74395">
            <w:pPr>
              <w:pStyle w:val="StandaardKlein"/>
            </w:pPr>
          </w:p>
        </w:tc>
      </w:tr>
      <w:tr w:rsidR="00BB74DB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BB74DB" w:rsidRDefault="00BB74DB" w:rsidP="00A74395">
            <w:pPr>
              <w:pStyle w:val="StandaardKlein"/>
            </w:pPr>
          </w:p>
        </w:tc>
        <w:tc>
          <w:tcPr>
            <w:tcW w:w="203" w:type="dxa"/>
            <w:vAlign w:val="center"/>
          </w:tcPr>
          <w:p w:rsidR="00BB74DB" w:rsidRDefault="00BB74DB" w:rsidP="00A74395">
            <w:pPr>
              <w:pStyle w:val="StandaardKlein"/>
            </w:pPr>
          </w:p>
        </w:tc>
        <w:tc>
          <w:tcPr>
            <w:tcW w:w="7797" w:type="dxa"/>
            <w:gridSpan w:val="5"/>
            <w:vAlign w:val="center"/>
          </w:tcPr>
          <w:p w:rsidR="00BB74DB" w:rsidRDefault="00BB74DB" w:rsidP="00A74395">
            <w:pPr>
              <w:pStyle w:val="StandaardKlein"/>
            </w:pPr>
          </w:p>
        </w:tc>
      </w:tr>
      <w:tr w:rsidR="00BB74DB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BB74DB" w:rsidRPr="00A74395" w:rsidRDefault="00BB74DB" w:rsidP="00A74395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Onderwerp</w:t>
            </w:r>
          </w:p>
        </w:tc>
        <w:tc>
          <w:tcPr>
            <w:tcW w:w="203" w:type="dxa"/>
            <w:vAlign w:val="center"/>
          </w:tcPr>
          <w:p w:rsidR="00BB74DB" w:rsidRPr="00A74395" w:rsidRDefault="00BB74DB" w:rsidP="00A74395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:</w:t>
            </w:r>
          </w:p>
        </w:tc>
        <w:tc>
          <w:tcPr>
            <w:tcW w:w="7797" w:type="dxa"/>
            <w:gridSpan w:val="5"/>
            <w:vAlign w:val="center"/>
          </w:tcPr>
          <w:p w:rsidR="00BB74DB" w:rsidRPr="00A74395" w:rsidRDefault="00BB74DB" w:rsidP="00A7439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 w:fldLock="1"/>
            </w:r>
            <w:r w:rsidRPr="00072A60">
              <w:rPr>
                <w:rFonts w:cs="Arial"/>
                <w:szCs w:val="22"/>
              </w:rPr>
              <w:instrText xml:space="preserve"> mitVV VV54542F18EB601946989D6DE9BF0C3D2B \* MERGEFORMAT </w:instrText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Positieve zienswijze jaarstukken 2021 en begroting 2023 VVI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:rsidR="00BB74DB" w:rsidRDefault="00BB74DB" w:rsidP="005E21B3"/>
    <w:p w:rsidR="00BB74DB" w:rsidRPr="00F01490" w:rsidRDefault="00BB74DB" w:rsidP="005E21B3"/>
    <w:p w:rsidR="00BB74DB" w:rsidRPr="001F5B0E" w:rsidRDefault="00BB74DB" w:rsidP="005E21B3">
      <w:pPr>
        <w:rPr>
          <w:sz w:val="20"/>
          <w:szCs w:val="20"/>
        </w:rPr>
      </w:pPr>
      <w:r w:rsidRPr="001F5B0E">
        <w:rPr>
          <w:sz w:val="20"/>
          <w:szCs w:val="20"/>
        </w:rPr>
        <w:fldChar w:fldCharType="begin"/>
      </w:r>
      <w:r w:rsidRPr="001F5B0E">
        <w:rPr>
          <w:sz w:val="20"/>
          <w:szCs w:val="20"/>
        </w:rPr>
        <w:instrText xml:space="preserve"> IF "</w:instrText>
      </w:r>
      <w:r w:rsidRPr="001F5B0E">
        <w:rPr>
          <w:sz w:val="20"/>
          <w:szCs w:val="20"/>
        </w:rPr>
        <w:fldChar w:fldCharType="begin" w:fldLock="1"/>
      </w:r>
      <w:r w:rsidRPr="001F5B0E">
        <w:rPr>
          <w:sz w:val="20"/>
          <w:szCs w:val="20"/>
        </w:rPr>
        <w:instrText xml:space="preserve"> mitVV VV4E0655153332944C868C1CBBCCA7A295 \* MERGEFORMAT </w:instrText>
      </w:r>
      <w:r w:rsidRPr="001F5B0E">
        <w:rPr>
          <w:sz w:val="20"/>
          <w:szCs w:val="20"/>
        </w:rPr>
        <w:fldChar w:fldCharType="separate"/>
      </w:r>
      <w:r w:rsidRPr="001F5B0E">
        <w:rPr>
          <w:bCs/>
          <w:sz w:val="20"/>
          <w:szCs w:val="20"/>
        </w:rPr>
        <w:instrText>Geacht</w:instrText>
      </w:r>
      <w:r w:rsidRPr="001F5B0E">
        <w:rPr>
          <w:bCs/>
          <w:noProof/>
          <w:sz w:val="20"/>
          <w:szCs w:val="20"/>
        </w:rPr>
        <w:fldChar w:fldCharType="end"/>
      </w:r>
      <w:r w:rsidRPr="001F5B0E">
        <w:rPr>
          <w:sz w:val="20"/>
          <w:szCs w:val="20"/>
        </w:rPr>
        <w:instrText>" = "" "</w:instrText>
      </w:r>
      <w:r w:rsidRPr="001F5B0E">
        <w:rPr>
          <w:sz w:val="20"/>
          <w:szCs w:val="20"/>
        </w:rPr>
        <w:fldChar w:fldCharType="begin" w:fldLock="1"/>
      </w:r>
      <w:r w:rsidRPr="001F5B0E">
        <w:rPr>
          <w:sz w:val="20"/>
          <w:szCs w:val="20"/>
        </w:rPr>
        <w:instrText xml:space="preserve"> mitVV VV19E34AB495E6A447845082A02C595465 \* MERGEFORMAT </w:instrText>
      </w:r>
      <w:r w:rsidRPr="001F5B0E">
        <w:rPr>
          <w:sz w:val="20"/>
          <w:szCs w:val="20"/>
        </w:rPr>
        <w:fldChar w:fldCharType="separate"/>
      </w:r>
      <w:r w:rsidRPr="001F5B0E">
        <w:rPr>
          <w:bCs/>
          <w:sz w:val="20"/>
          <w:szCs w:val="20"/>
        </w:rPr>
        <w:instrText>Geachte heer, mevrouw</w:instrText>
      </w:r>
      <w:r w:rsidRPr="001F5B0E">
        <w:rPr>
          <w:sz w:val="20"/>
          <w:szCs w:val="20"/>
        </w:rPr>
        <w:fldChar w:fldCharType="end"/>
      </w:r>
      <w:r w:rsidRPr="001F5B0E">
        <w:rPr>
          <w:sz w:val="20"/>
          <w:szCs w:val="20"/>
        </w:rPr>
        <w:fldChar w:fldCharType="begin" w:fldLock="1"/>
      </w:r>
      <w:r w:rsidRPr="001F5B0E">
        <w:rPr>
          <w:sz w:val="20"/>
          <w:szCs w:val="20"/>
        </w:rPr>
        <w:instrText xml:space="preserve"> mitVV VV6E9A4B467953C24AB6169418542E483D \sb \* MERGEFORMAT </w:instrText>
      </w:r>
      <w:r w:rsidRPr="001F5B0E">
        <w:rPr>
          <w:sz w:val="20"/>
          <w:szCs w:val="20"/>
        </w:rPr>
        <w:fldChar w:fldCharType="separate"/>
      </w:r>
      <w:r w:rsidRPr="001F5B0E">
        <w:rPr>
          <w:sz w:val="20"/>
          <w:szCs w:val="20"/>
        </w:rPr>
        <w:fldChar w:fldCharType="end"/>
      </w:r>
      <w:r w:rsidRPr="001F5B0E">
        <w:rPr>
          <w:sz w:val="20"/>
          <w:szCs w:val="20"/>
        </w:rPr>
        <w:fldChar w:fldCharType="begin" w:fldLock="1"/>
      </w:r>
      <w:r w:rsidRPr="001F5B0E">
        <w:rPr>
          <w:sz w:val="20"/>
          <w:szCs w:val="20"/>
        </w:rPr>
        <w:instrText xml:space="preserve"> mitVV VV59DC7C6F90DDBD4D878DEAA83866A2D5 \sb \* MERGEFORMAT </w:instrText>
      </w:r>
      <w:r w:rsidRPr="001F5B0E">
        <w:rPr>
          <w:sz w:val="20"/>
          <w:szCs w:val="20"/>
        </w:rPr>
        <w:fldChar w:fldCharType="separate"/>
      </w:r>
      <w:r w:rsidRPr="001F5B0E">
        <w:rPr>
          <w:sz w:val="20"/>
          <w:szCs w:val="20"/>
        </w:rPr>
        <w:fldChar w:fldCharType="end"/>
      </w:r>
      <w:r w:rsidRPr="001F5B0E">
        <w:rPr>
          <w:sz w:val="20"/>
          <w:szCs w:val="20"/>
        </w:rPr>
        <w:instrText>" "</w:instrText>
      </w:r>
      <w:r w:rsidRPr="001F5B0E">
        <w:rPr>
          <w:sz w:val="20"/>
          <w:szCs w:val="20"/>
        </w:rPr>
        <w:fldChar w:fldCharType="begin" w:fldLock="1"/>
      </w:r>
      <w:r w:rsidRPr="001F5B0E">
        <w:rPr>
          <w:sz w:val="20"/>
          <w:szCs w:val="20"/>
        </w:rPr>
        <w:instrText xml:space="preserve"> mitVV VV4E0655153332944C868C1CBBCCA7A295 \* MERGEFORMAT </w:instrText>
      </w:r>
      <w:r w:rsidRPr="001F5B0E">
        <w:rPr>
          <w:sz w:val="20"/>
          <w:szCs w:val="20"/>
        </w:rPr>
        <w:fldChar w:fldCharType="separate"/>
      </w:r>
      <w:r w:rsidRPr="001F5B0E">
        <w:rPr>
          <w:bCs/>
          <w:sz w:val="20"/>
          <w:szCs w:val="20"/>
        </w:rPr>
        <w:instrText>Geacht</w:instrText>
      </w:r>
      <w:r w:rsidRPr="001F5B0E">
        <w:rPr>
          <w:bCs/>
          <w:noProof/>
          <w:sz w:val="20"/>
          <w:szCs w:val="20"/>
        </w:rPr>
        <w:fldChar w:fldCharType="end"/>
      </w:r>
      <w:r w:rsidRPr="001F5B0E">
        <w:rPr>
          <w:sz w:val="20"/>
          <w:szCs w:val="20"/>
        </w:rPr>
        <w:instrText xml:space="preserve">" </w:instrText>
      </w:r>
      <w:r w:rsidRPr="001F5B0E">
        <w:rPr>
          <w:sz w:val="20"/>
          <w:szCs w:val="20"/>
        </w:rPr>
        <w:fldChar w:fldCharType="separate"/>
      </w:r>
      <w:r w:rsidRPr="001F5B0E">
        <w:rPr>
          <w:bCs/>
          <w:noProof/>
          <w:sz w:val="20"/>
          <w:szCs w:val="20"/>
        </w:rPr>
        <w:t>Geacht</w:t>
      </w:r>
      <w:r w:rsidRPr="001F5B0E">
        <w:rPr>
          <w:sz w:val="20"/>
          <w:szCs w:val="20"/>
        </w:rPr>
        <w:fldChar w:fldCharType="end"/>
      </w:r>
      <w:r w:rsidR="001F5B0E" w:rsidRPr="001F5B0E">
        <w:rPr>
          <w:sz w:val="20"/>
          <w:szCs w:val="20"/>
        </w:rPr>
        <w:t xml:space="preserve"> bestuur</w:t>
      </w:r>
      <w:r w:rsidRPr="001F5B0E">
        <w:rPr>
          <w:sz w:val="20"/>
          <w:szCs w:val="20"/>
        </w:rPr>
        <w:t>,</w:t>
      </w:r>
    </w:p>
    <w:p w:rsidR="0009333A" w:rsidRPr="001F5B0E" w:rsidRDefault="0009333A">
      <w:pPr>
        <w:rPr>
          <w:sz w:val="20"/>
          <w:szCs w:val="20"/>
        </w:rPr>
        <w:sectPr w:rsidR="0009333A" w:rsidRPr="001F5B0E" w:rsidSect="009A0CE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2098" w:right="1418" w:bottom="1418" w:left="1418" w:header="567" w:footer="340" w:gutter="0"/>
          <w:pgNumType w:start="1"/>
          <w:cols w:space="708"/>
          <w:titlePg/>
          <w:docGrid w:linePitch="360"/>
        </w:sectPr>
      </w:pPr>
    </w:p>
    <w:p w:rsidR="001F5B0E" w:rsidRDefault="001F5B0E" w:rsidP="001F5B0E">
      <w:pPr>
        <w:rPr>
          <w:rFonts w:cs="Arial"/>
          <w:sz w:val="20"/>
          <w:szCs w:val="20"/>
        </w:rPr>
      </w:pPr>
    </w:p>
    <w:p w:rsidR="001F5B0E" w:rsidRPr="001F5B0E" w:rsidRDefault="001F5B0E" w:rsidP="001F5B0E">
      <w:pPr>
        <w:rPr>
          <w:rFonts w:cs="Arial"/>
          <w:sz w:val="20"/>
          <w:szCs w:val="20"/>
        </w:rPr>
      </w:pPr>
      <w:r w:rsidRPr="001F5B0E">
        <w:rPr>
          <w:rFonts w:cs="Arial"/>
          <w:sz w:val="20"/>
          <w:szCs w:val="20"/>
        </w:rPr>
        <w:t xml:space="preserve">Op 15 april 2022 heeft u ons uw jaarrekening 2021 en begroting 2023 toegezonden. Conform de afspraken heeft u de raad verzocht uiterlijk 25 juni 2022 zijn zienswijze kenbaar te maken. </w:t>
      </w:r>
    </w:p>
    <w:p w:rsidR="001F5B0E" w:rsidRPr="001F5B0E" w:rsidRDefault="001F5B0E" w:rsidP="001F5B0E">
      <w:pPr>
        <w:rPr>
          <w:rFonts w:cs="Arial"/>
          <w:sz w:val="20"/>
          <w:szCs w:val="20"/>
        </w:rPr>
      </w:pPr>
    </w:p>
    <w:p w:rsidR="001F5B0E" w:rsidRPr="001F5B0E" w:rsidRDefault="001F5B0E" w:rsidP="001F5B0E">
      <w:pPr>
        <w:rPr>
          <w:rFonts w:cs="Arial"/>
          <w:sz w:val="20"/>
          <w:szCs w:val="20"/>
        </w:rPr>
      </w:pPr>
      <w:r w:rsidRPr="001F5B0E">
        <w:rPr>
          <w:rFonts w:cs="Arial"/>
          <w:sz w:val="20"/>
          <w:szCs w:val="20"/>
        </w:rPr>
        <w:t xml:space="preserve">De gemeenteraad van </w:t>
      </w:r>
      <w:r>
        <w:rPr>
          <w:rFonts w:cs="Arial"/>
          <w:sz w:val="20"/>
          <w:szCs w:val="20"/>
        </w:rPr>
        <w:t>Bergen</w:t>
      </w:r>
      <w:r w:rsidRPr="001F5B0E">
        <w:rPr>
          <w:rFonts w:cs="Arial"/>
          <w:sz w:val="20"/>
          <w:szCs w:val="20"/>
        </w:rPr>
        <w:t xml:space="preserve"> heeft de jaarrekening 2021 en begroting 2023 behandeld in de raadsvergadering van</w:t>
      </w:r>
      <w:r>
        <w:rPr>
          <w:rFonts w:cs="Arial"/>
          <w:sz w:val="20"/>
          <w:szCs w:val="20"/>
        </w:rPr>
        <w:t xml:space="preserve"> 2</w:t>
      </w:r>
      <w:r w:rsidRPr="001F5B0E">
        <w:rPr>
          <w:rFonts w:cs="Arial"/>
          <w:sz w:val="20"/>
          <w:szCs w:val="20"/>
        </w:rPr>
        <w:t xml:space="preserve"> juni jl. </w:t>
      </w:r>
      <w:r>
        <w:rPr>
          <w:rFonts w:cs="Arial"/>
          <w:sz w:val="20"/>
          <w:szCs w:val="20"/>
        </w:rPr>
        <w:t>m</w:t>
      </w:r>
      <w:r w:rsidRPr="001F5B0E">
        <w:rPr>
          <w:rFonts w:cs="Arial"/>
          <w:sz w:val="20"/>
          <w:szCs w:val="20"/>
        </w:rPr>
        <w:t>iddels deze brief informeren wij u dat de raad de volgende zienswijze heeft vastgesteld:</w:t>
      </w:r>
    </w:p>
    <w:p w:rsidR="001F5B0E" w:rsidRPr="001F5B0E" w:rsidRDefault="001F5B0E" w:rsidP="001F5B0E">
      <w:pPr>
        <w:rPr>
          <w:rFonts w:cs="Arial"/>
          <w:sz w:val="20"/>
          <w:szCs w:val="20"/>
        </w:rPr>
      </w:pPr>
    </w:p>
    <w:p w:rsidR="001F5B0E" w:rsidRPr="001F5B0E" w:rsidRDefault="001F5B0E" w:rsidP="001F5B0E">
      <w:pPr>
        <w:ind w:firstLine="720"/>
        <w:rPr>
          <w:rFonts w:cs="Arial"/>
          <w:sz w:val="20"/>
          <w:szCs w:val="20"/>
        </w:rPr>
      </w:pPr>
      <w:r w:rsidRPr="001F5B0E">
        <w:rPr>
          <w:rFonts w:cs="Arial"/>
          <w:b/>
          <w:sz w:val="20"/>
          <w:szCs w:val="20"/>
        </w:rPr>
        <w:t>b e s l u i t:</w:t>
      </w:r>
    </w:p>
    <w:p w:rsidR="001F5B0E" w:rsidRPr="001F5B0E" w:rsidRDefault="001F5B0E" w:rsidP="001F5B0E">
      <w:pPr>
        <w:tabs>
          <w:tab w:val="right" w:pos="9072"/>
        </w:tabs>
        <w:rPr>
          <w:rFonts w:cs="Arial"/>
          <w:bCs/>
          <w:sz w:val="20"/>
          <w:szCs w:val="20"/>
        </w:rPr>
      </w:pPr>
    </w:p>
    <w:p w:rsidR="001F5B0E" w:rsidRPr="001F5B0E" w:rsidRDefault="001F5B0E" w:rsidP="001F5B0E">
      <w:pPr>
        <w:numPr>
          <w:ilvl w:val="0"/>
          <w:numId w:val="2"/>
        </w:numPr>
        <w:ind w:left="1260" w:hanging="540"/>
        <w:contextualSpacing/>
        <w:rPr>
          <w:rFonts w:cs="Arial"/>
          <w:sz w:val="20"/>
          <w:szCs w:val="20"/>
        </w:rPr>
      </w:pPr>
      <w:r w:rsidRPr="001F5B0E">
        <w:rPr>
          <w:rFonts w:cs="Arial"/>
          <w:sz w:val="20"/>
          <w:szCs w:val="20"/>
        </w:rPr>
        <w:t xml:space="preserve">een positieve zienswijze af te geven voor de jaarrekening 2021 VVI; </w:t>
      </w:r>
    </w:p>
    <w:p w:rsidR="001F5B0E" w:rsidRPr="001F5B0E" w:rsidRDefault="001F5B0E" w:rsidP="001F5B0E">
      <w:pPr>
        <w:ind w:left="1260" w:hanging="540"/>
        <w:rPr>
          <w:rFonts w:cs="Arial"/>
          <w:sz w:val="20"/>
          <w:szCs w:val="20"/>
        </w:rPr>
      </w:pPr>
    </w:p>
    <w:p w:rsidR="001F5B0E" w:rsidRPr="001F5B0E" w:rsidRDefault="001F5B0E" w:rsidP="001F5B0E">
      <w:pPr>
        <w:numPr>
          <w:ilvl w:val="0"/>
          <w:numId w:val="2"/>
        </w:numPr>
        <w:ind w:left="1260" w:hanging="540"/>
        <w:contextualSpacing/>
        <w:rPr>
          <w:rFonts w:cs="Arial"/>
          <w:sz w:val="20"/>
          <w:szCs w:val="20"/>
        </w:rPr>
      </w:pPr>
      <w:r w:rsidRPr="001F5B0E">
        <w:rPr>
          <w:rFonts w:cs="Arial"/>
          <w:sz w:val="20"/>
          <w:szCs w:val="20"/>
        </w:rPr>
        <w:t>een positieve zienswijze af te geven voor de begroting 2023 VVI.</w:t>
      </w:r>
    </w:p>
    <w:p w:rsidR="0009333A" w:rsidRDefault="0009333A"/>
    <w:p w:rsidR="00BB74DB" w:rsidRPr="001F5B0E" w:rsidRDefault="00BB74DB">
      <w:pPr>
        <w:rPr>
          <w:sz w:val="20"/>
          <w:szCs w:val="20"/>
        </w:rPr>
      </w:pPr>
      <w:r w:rsidRPr="001F5B0E">
        <w:rPr>
          <w:b/>
          <w:sz w:val="20"/>
          <w:szCs w:val="20"/>
        </w:rPr>
        <w:t>Tot slot</w:t>
      </w:r>
    </w:p>
    <w:p w:rsidR="00BB74DB" w:rsidRPr="001F5B0E" w:rsidRDefault="00BB74DB">
      <w:pPr>
        <w:rPr>
          <w:sz w:val="20"/>
          <w:szCs w:val="20"/>
        </w:rPr>
      </w:pPr>
      <w:r w:rsidRPr="001F5B0E">
        <w:rPr>
          <w:sz w:val="20"/>
          <w:szCs w:val="20"/>
        </w:rPr>
        <w:t xml:space="preserve">Hebt u nog vragen? Neemt u dan contact op met </w:t>
      </w:r>
      <w:r w:rsidRPr="00075BDD">
        <w:rPr>
          <w:bCs/>
          <w:noProof/>
          <w:sz w:val="20"/>
          <w:szCs w:val="20"/>
          <w:highlight w:val="black"/>
        </w:rPr>
        <w:fldChar w:fldCharType="begin" w:fldLock="1"/>
      </w:r>
      <w:r w:rsidRPr="00075BDD">
        <w:rPr>
          <w:bCs/>
          <w:noProof/>
          <w:sz w:val="20"/>
          <w:szCs w:val="20"/>
          <w:highlight w:val="black"/>
        </w:rPr>
        <w:instrText xml:space="preserve"> mitSV AUTEUR NaamInformeel \* MERGEFORMAT </w:instrText>
      </w:r>
      <w:r w:rsidRPr="00075BDD">
        <w:rPr>
          <w:bCs/>
          <w:noProof/>
          <w:sz w:val="20"/>
          <w:szCs w:val="20"/>
          <w:highlight w:val="black"/>
        </w:rPr>
        <w:fldChar w:fldCharType="separate"/>
      </w:r>
      <w:r w:rsidRPr="00075BDD">
        <w:rPr>
          <w:bCs/>
          <w:noProof/>
          <w:sz w:val="20"/>
          <w:szCs w:val="20"/>
          <w:highlight w:val="black"/>
        </w:rPr>
        <w:t>Vivienne Massee</w:t>
      </w:r>
      <w:r w:rsidRPr="00075BDD">
        <w:rPr>
          <w:bCs/>
          <w:noProof/>
          <w:sz w:val="20"/>
          <w:szCs w:val="20"/>
          <w:highlight w:val="black"/>
        </w:rPr>
        <w:fldChar w:fldCharType="end"/>
      </w:r>
      <w:r w:rsidRPr="001F5B0E">
        <w:rPr>
          <w:sz w:val="20"/>
          <w:szCs w:val="20"/>
        </w:rPr>
        <w:t xml:space="preserve">, </w:t>
      </w:r>
      <w:r w:rsidRPr="001F5B0E">
        <w:rPr>
          <w:bCs/>
          <w:noProof/>
          <w:sz w:val="20"/>
          <w:szCs w:val="20"/>
        </w:rPr>
        <w:fldChar w:fldCharType="begin" w:fldLock="1"/>
      </w:r>
      <w:r w:rsidRPr="001F5B0E">
        <w:rPr>
          <w:bCs/>
          <w:noProof/>
          <w:sz w:val="20"/>
          <w:szCs w:val="20"/>
        </w:rPr>
        <w:instrText xml:space="preserve"> mitSV AUTEUR FUNCTIEOMSCHRIJVING \* MERGEFORMAT </w:instrText>
      </w:r>
      <w:r w:rsidRPr="001F5B0E">
        <w:rPr>
          <w:bCs/>
          <w:noProof/>
          <w:sz w:val="20"/>
          <w:szCs w:val="20"/>
        </w:rPr>
        <w:fldChar w:fldCharType="separate"/>
      </w:r>
      <w:r w:rsidRPr="001F5B0E">
        <w:rPr>
          <w:bCs/>
          <w:noProof/>
          <w:sz w:val="20"/>
          <w:szCs w:val="20"/>
        </w:rPr>
        <w:t>beleidsmedewerker Grondstoffen</w:t>
      </w:r>
      <w:r w:rsidRPr="001F5B0E">
        <w:rPr>
          <w:bCs/>
          <w:noProof/>
          <w:sz w:val="20"/>
          <w:szCs w:val="20"/>
        </w:rPr>
        <w:fldChar w:fldCharType="end"/>
      </w:r>
      <w:r w:rsidRPr="001F5B0E">
        <w:rPr>
          <w:sz w:val="20"/>
          <w:szCs w:val="20"/>
        </w:rPr>
        <w:t xml:space="preserve"> van het team </w:t>
      </w:r>
      <w:r w:rsidRPr="001F5B0E">
        <w:rPr>
          <w:sz w:val="20"/>
          <w:szCs w:val="20"/>
        </w:rPr>
        <w:fldChar w:fldCharType="begin" w:fldLock="1"/>
      </w:r>
      <w:r w:rsidRPr="001F5B0E">
        <w:rPr>
          <w:sz w:val="20"/>
          <w:szCs w:val="20"/>
        </w:rPr>
        <w:instrText xml:space="preserve"> mitSV TEAM NAAM \* MERGEFORMAT </w:instrText>
      </w:r>
      <w:r w:rsidRPr="001F5B0E">
        <w:rPr>
          <w:sz w:val="20"/>
          <w:szCs w:val="20"/>
        </w:rPr>
        <w:fldChar w:fldCharType="separate"/>
      </w:r>
      <w:r w:rsidRPr="001F5B0E">
        <w:rPr>
          <w:bCs/>
          <w:noProof/>
          <w:sz w:val="20"/>
          <w:szCs w:val="20"/>
        </w:rPr>
        <w:t xml:space="preserve">Gemeentelijke Eigendommen </w:t>
      </w:r>
      <w:r w:rsidRPr="001F5B0E">
        <w:rPr>
          <w:sz w:val="20"/>
          <w:szCs w:val="20"/>
        </w:rPr>
        <w:fldChar w:fldCharType="end"/>
      </w:r>
      <w:r w:rsidRPr="001F5B0E">
        <w:rPr>
          <w:sz w:val="20"/>
          <w:szCs w:val="20"/>
        </w:rPr>
        <w:t xml:space="preserve"> via telefoonnummer </w:t>
      </w:r>
      <w:r w:rsidRPr="00075BDD">
        <w:rPr>
          <w:sz w:val="20"/>
          <w:szCs w:val="20"/>
          <w:highlight w:val="black"/>
        </w:rPr>
        <w:fldChar w:fldCharType="begin" w:fldLock="1"/>
      </w:r>
      <w:r w:rsidRPr="00075BDD">
        <w:rPr>
          <w:sz w:val="20"/>
          <w:szCs w:val="20"/>
          <w:highlight w:val="black"/>
        </w:rPr>
        <w:instrText xml:space="preserve"> mitSV AUTEUR TELEFOONNUMMER \* MERGEFORMAT </w:instrText>
      </w:r>
      <w:r w:rsidRPr="00075BDD">
        <w:rPr>
          <w:sz w:val="20"/>
          <w:szCs w:val="20"/>
          <w:highlight w:val="black"/>
        </w:rPr>
        <w:fldChar w:fldCharType="separate"/>
      </w:r>
      <w:r w:rsidRPr="00075BDD">
        <w:rPr>
          <w:bCs/>
          <w:noProof/>
          <w:sz w:val="20"/>
          <w:szCs w:val="20"/>
          <w:highlight w:val="black"/>
        </w:rPr>
        <w:t>088 909 7120</w:t>
      </w:r>
      <w:r w:rsidRPr="00075BDD">
        <w:rPr>
          <w:sz w:val="20"/>
          <w:szCs w:val="20"/>
          <w:highlight w:val="black"/>
        </w:rPr>
        <w:fldChar w:fldCharType="end"/>
      </w:r>
      <w:r w:rsidRPr="001F5B0E">
        <w:rPr>
          <w:sz w:val="20"/>
          <w:szCs w:val="20"/>
        </w:rPr>
        <w:t xml:space="preserve">. Wilt u bij correspondentie het kenmerk </w:t>
      </w:r>
      <w:r w:rsidRPr="001F5B0E">
        <w:rPr>
          <w:sz w:val="20"/>
          <w:szCs w:val="20"/>
        </w:rPr>
        <w:fldChar w:fldCharType="begin" w:fldLock="1"/>
      </w:r>
      <w:r w:rsidRPr="001F5B0E">
        <w:rPr>
          <w:sz w:val="20"/>
          <w:szCs w:val="20"/>
        </w:rPr>
        <w:instrText xml:space="preserve"> mitRef REFNUMBER \* MERGEFORMAT </w:instrText>
      </w:r>
      <w:r w:rsidRPr="001F5B0E">
        <w:rPr>
          <w:sz w:val="20"/>
          <w:szCs w:val="20"/>
        </w:rPr>
        <w:fldChar w:fldCharType="separate"/>
      </w:r>
      <w:r w:rsidRPr="001F5B0E">
        <w:rPr>
          <w:bCs/>
          <w:noProof/>
          <w:sz w:val="20"/>
          <w:szCs w:val="20"/>
        </w:rPr>
        <w:t>22uit01412</w:t>
      </w:r>
      <w:r w:rsidRPr="001F5B0E">
        <w:rPr>
          <w:sz w:val="20"/>
          <w:szCs w:val="20"/>
        </w:rPr>
        <w:fldChar w:fldCharType="end"/>
      </w:r>
      <w:r w:rsidRPr="001F5B0E">
        <w:rPr>
          <w:sz w:val="20"/>
          <w:szCs w:val="20"/>
        </w:rPr>
        <w:t xml:space="preserve"> vermelden?</w:t>
      </w:r>
      <w:bookmarkStart w:id="2" w:name="_GoBack"/>
      <w:bookmarkEnd w:id="2"/>
    </w:p>
    <w:p w:rsidR="001E1D02" w:rsidRDefault="001E1D02"/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039"/>
        <w:gridCol w:w="4111"/>
      </w:tblGrid>
      <w:tr w:rsidR="00886FF2" w:rsidRPr="001F5B0E" w:rsidTr="00EC61D9">
        <w:tc>
          <w:tcPr>
            <w:tcW w:w="8150" w:type="dxa"/>
            <w:gridSpan w:val="2"/>
          </w:tcPr>
          <w:p w:rsidR="00886FF2" w:rsidRPr="001F5B0E" w:rsidRDefault="00886FF2" w:rsidP="00886FF2">
            <w:pPr>
              <w:rPr>
                <w:sz w:val="20"/>
                <w:szCs w:val="20"/>
              </w:rPr>
            </w:pPr>
            <w:r w:rsidRPr="001F5B0E">
              <w:rPr>
                <w:sz w:val="20"/>
                <w:szCs w:val="20"/>
              </w:rPr>
              <w:t>Met vriendelijke groet,</w:t>
            </w:r>
          </w:p>
        </w:tc>
      </w:tr>
      <w:tr w:rsidR="00886FF2" w:rsidRPr="001F5B0E" w:rsidTr="00EC61D9">
        <w:tc>
          <w:tcPr>
            <w:tcW w:w="8150" w:type="dxa"/>
            <w:gridSpan w:val="2"/>
          </w:tcPr>
          <w:p w:rsidR="00886FF2" w:rsidRPr="001F5B0E" w:rsidRDefault="00E70B9F" w:rsidP="00886FF2">
            <w:pPr>
              <w:rPr>
                <w:sz w:val="20"/>
                <w:szCs w:val="20"/>
              </w:rPr>
            </w:pPr>
            <w:r w:rsidRPr="001F5B0E">
              <w:rPr>
                <w:rFonts w:cs="Arial"/>
                <w:noProof/>
                <w:sz w:val="20"/>
                <w:szCs w:val="20"/>
              </w:rPr>
              <w:t>namens burgemeester en wethouders van Bergen</w:t>
            </w:r>
            <w:r w:rsidR="00886FF2" w:rsidRPr="001F5B0E">
              <w:rPr>
                <w:sz w:val="20"/>
                <w:szCs w:val="20"/>
              </w:rPr>
              <w:t>,</w:t>
            </w:r>
          </w:p>
        </w:tc>
      </w:tr>
      <w:tr w:rsidR="00886FF2" w:rsidRPr="001F5B0E" w:rsidTr="00EC61D9">
        <w:trPr>
          <w:trHeight w:hRule="exact" w:val="1134"/>
        </w:trPr>
        <w:tc>
          <w:tcPr>
            <w:tcW w:w="4039" w:type="dxa"/>
          </w:tcPr>
          <w:p w:rsidR="00886FF2" w:rsidRPr="001F5B0E" w:rsidRDefault="00886FF2" w:rsidP="00886FF2">
            <w:pPr>
              <w:rPr>
                <w:sz w:val="20"/>
                <w:szCs w:val="20"/>
              </w:rPr>
            </w:pPr>
            <w:bookmarkStart w:id="3" w:name="handtek"/>
            <w:bookmarkEnd w:id="3"/>
          </w:p>
        </w:tc>
        <w:tc>
          <w:tcPr>
            <w:tcW w:w="4111" w:type="dxa"/>
          </w:tcPr>
          <w:p w:rsidR="00886FF2" w:rsidRPr="001F5B0E" w:rsidRDefault="00886FF2" w:rsidP="00886FF2">
            <w:pPr>
              <w:rPr>
                <w:sz w:val="20"/>
                <w:szCs w:val="20"/>
              </w:rPr>
            </w:pPr>
            <w:bookmarkStart w:id="4" w:name="handtek1"/>
            <w:bookmarkEnd w:id="4"/>
          </w:p>
        </w:tc>
      </w:tr>
      <w:tr w:rsidR="00886FF2" w:rsidRPr="001F5B0E" w:rsidTr="00EC61D9">
        <w:tc>
          <w:tcPr>
            <w:tcW w:w="4039" w:type="dxa"/>
          </w:tcPr>
          <w:p w:rsidR="00886FF2" w:rsidRPr="001F5B0E" w:rsidRDefault="0095327E" w:rsidP="002B1990">
            <w:pPr>
              <w:rPr>
                <w:sz w:val="20"/>
                <w:szCs w:val="20"/>
              </w:rPr>
            </w:pPr>
            <w:r w:rsidRPr="001F5B0E">
              <w:rPr>
                <w:sz w:val="20"/>
                <w:szCs w:val="20"/>
              </w:rPr>
              <w:t xml:space="preserve">mr. M.N. </w:t>
            </w:r>
            <w:r w:rsidR="00064E81" w:rsidRPr="001F5B0E">
              <w:rPr>
                <w:sz w:val="20"/>
                <w:szCs w:val="20"/>
              </w:rPr>
              <w:t xml:space="preserve">(Martijn) </w:t>
            </w:r>
            <w:r w:rsidRPr="001F5B0E">
              <w:rPr>
                <w:sz w:val="20"/>
                <w:szCs w:val="20"/>
              </w:rPr>
              <w:t xml:space="preserve">Schroor </w:t>
            </w:r>
          </w:p>
        </w:tc>
        <w:tc>
          <w:tcPr>
            <w:tcW w:w="4111" w:type="dxa"/>
          </w:tcPr>
          <w:p w:rsidR="00886FF2" w:rsidRPr="001F5B0E" w:rsidRDefault="007844A6" w:rsidP="00113BFE">
            <w:pPr>
              <w:rPr>
                <w:sz w:val="20"/>
                <w:szCs w:val="20"/>
                <w:lang w:val="en-US"/>
              </w:rPr>
            </w:pPr>
            <w:proofErr w:type="spellStart"/>
            <w:r w:rsidRPr="001F5B0E">
              <w:rPr>
                <w:sz w:val="20"/>
                <w:szCs w:val="20"/>
                <w:lang w:val="en-US"/>
              </w:rPr>
              <w:t>L.H</w:t>
            </w:r>
            <w:r w:rsidR="00113BFE" w:rsidRPr="001F5B0E">
              <w:rPr>
                <w:sz w:val="20"/>
                <w:szCs w:val="20"/>
                <w:lang w:val="en-US"/>
              </w:rPr>
              <w:t>j</w:t>
            </w:r>
            <w:proofErr w:type="spellEnd"/>
            <w:r w:rsidRPr="001F5B0E">
              <w:rPr>
                <w:sz w:val="20"/>
                <w:szCs w:val="20"/>
                <w:lang w:val="en-US"/>
              </w:rPr>
              <w:t>. (Lars) Voskuil</w:t>
            </w:r>
          </w:p>
        </w:tc>
      </w:tr>
      <w:tr w:rsidR="00886FF2" w:rsidRPr="001F5B0E" w:rsidTr="00EC61D9">
        <w:tc>
          <w:tcPr>
            <w:tcW w:w="4039" w:type="dxa"/>
          </w:tcPr>
          <w:p w:rsidR="00886FF2" w:rsidRPr="001F5B0E" w:rsidRDefault="00886FF2" w:rsidP="00886FF2">
            <w:pPr>
              <w:rPr>
                <w:sz w:val="20"/>
                <w:szCs w:val="20"/>
              </w:rPr>
            </w:pPr>
            <w:r w:rsidRPr="001F5B0E">
              <w:rPr>
                <w:sz w:val="20"/>
                <w:szCs w:val="20"/>
              </w:rPr>
              <w:t>secretaris</w:t>
            </w:r>
          </w:p>
        </w:tc>
        <w:tc>
          <w:tcPr>
            <w:tcW w:w="4111" w:type="dxa"/>
          </w:tcPr>
          <w:p w:rsidR="00886FF2" w:rsidRPr="001F5B0E" w:rsidRDefault="00886FF2" w:rsidP="00886FF2">
            <w:pPr>
              <w:rPr>
                <w:sz w:val="20"/>
                <w:szCs w:val="20"/>
              </w:rPr>
            </w:pPr>
            <w:r w:rsidRPr="001F5B0E">
              <w:rPr>
                <w:sz w:val="20"/>
                <w:szCs w:val="20"/>
              </w:rPr>
              <w:t>burgemeester</w:t>
            </w:r>
          </w:p>
        </w:tc>
      </w:tr>
      <w:tr w:rsidR="00886FF2" w:rsidRPr="001F5B0E" w:rsidTr="00EC61D9">
        <w:tc>
          <w:tcPr>
            <w:tcW w:w="4039" w:type="dxa"/>
          </w:tcPr>
          <w:p w:rsidR="00886FF2" w:rsidRPr="001F5B0E" w:rsidRDefault="00886FF2" w:rsidP="00886FF2">
            <w:pPr>
              <w:rPr>
                <w:color w:val="FFFFFF"/>
                <w:sz w:val="20"/>
                <w:szCs w:val="20"/>
              </w:rPr>
            </w:pPr>
            <w:r w:rsidRPr="001F5B0E">
              <w:rPr>
                <w:color w:val="FFFFFF"/>
                <w:sz w:val="20"/>
                <w:szCs w:val="20"/>
              </w:rPr>
              <w:fldChar w:fldCharType="begin" w:fldLock="1"/>
            </w:r>
            <w:r w:rsidRPr="001F5B0E">
              <w:rPr>
                <w:color w:val="FFFFFF"/>
                <w:sz w:val="20"/>
                <w:szCs w:val="20"/>
              </w:rPr>
              <w:instrText xml:space="preserve"> mitVV VV78489A06322B42B2A36F0A3652F45549 \* MERGEFORMAT </w:instrText>
            </w:r>
            <w:r w:rsidRPr="001F5B0E">
              <w:rPr>
                <w:color w:val="FFFFFF"/>
                <w:sz w:val="20"/>
                <w:szCs w:val="20"/>
              </w:rPr>
              <w:fldChar w:fldCharType="separate"/>
            </w:r>
            <w:r w:rsidR="00BB74DB" w:rsidRPr="001F5B0E">
              <w:rPr>
                <w:bCs/>
                <w:color w:val="FFFFFF"/>
                <w:sz w:val="20"/>
                <w:szCs w:val="20"/>
              </w:rPr>
              <w:t>1</w:t>
            </w:r>
            <w:r w:rsidRPr="001F5B0E">
              <w:rPr>
                <w:color w:val="FFFFFF"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</w:tcPr>
          <w:p w:rsidR="00886FF2" w:rsidRPr="001F5B0E" w:rsidRDefault="00886FF2" w:rsidP="00886FF2">
            <w:pPr>
              <w:rPr>
                <w:sz w:val="20"/>
                <w:szCs w:val="20"/>
              </w:rPr>
            </w:pPr>
          </w:p>
        </w:tc>
      </w:tr>
    </w:tbl>
    <w:p w:rsidR="00916B23" w:rsidRDefault="00916B23"/>
    <w:sectPr w:rsidR="00916B23" w:rsidSect="009A0CEA">
      <w:headerReference w:type="default" r:id="rId13"/>
      <w:type w:val="continuous"/>
      <w:pgSz w:w="11906" w:h="16838"/>
      <w:pgMar w:top="2098" w:right="1418" w:bottom="1418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4DB" w:rsidRDefault="00BB74DB" w:rsidP="00A128C6">
      <w:r>
        <w:separator/>
      </w:r>
    </w:p>
  </w:endnote>
  <w:endnote w:type="continuationSeparator" w:id="0">
    <w:p w:rsidR="00BB74DB" w:rsidRDefault="00BB74DB" w:rsidP="00A1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: 3of 9 BarCode">
    <w:panose1 w:val="040200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4DB" w:rsidRDefault="00BB74DB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16B23">
    <w:pPr>
      <w:pStyle w:val="Voet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5B0E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EA" w:rsidRPr="00A26D2F" w:rsidRDefault="009A0CEA" w:rsidP="009A0CEA">
    <w:pPr>
      <w:spacing w:after="40"/>
      <w:rPr>
        <w:i/>
        <w:noProof/>
        <w:color w:val="2E74B5"/>
        <w:sz w:val="14"/>
        <w:szCs w:val="14"/>
      </w:rPr>
    </w:pPr>
    <w:r w:rsidRPr="00A26D2F">
      <w:rPr>
        <w:i/>
        <w:noProof/>
        <w:color w:val="2E74B5"/>
        <w:sz w:val="14"/>
        <w:szCs w:val="14"/>
      </w:rPr>
      <w:t>bezoek: Jan Ligthartstraat 4   Alkmaar</w:t>
    </w:r>
    <w:r w:rsidRPr="00A26D2F">
      <w:rPr>
        <w:i/>
        <w:noProof/>
        <w:color w:val="2E74B5"/>
        <w:sz w:val="14"/>
        <w:szCs w:val="14"/>
      </w:rPr>
      <w:tab/>
      <w:t xml:space="preserve">  correspondentie: Postbus 175, 1860 AD   Bergen</w:t>
    </w:r>
    <w:r w:rsidRPr="00A26D2F">
      <w:rPr>
        <w:i/>
        <w:noProof/>
        <w:color w:val="2E74B5"/>
        <w:sz w:val="14"/>
        <w:szCs w:val="14"/>
      </w:rPr>
      <w:tab/>
      <w:t xml:space="preserve">    Tel. (072) 888 00 00</w:t>
    </w:r>
  </w:p>
  <w:p w:rsidR="009A0CEA" w:rsidRPr="00A26D2F" w:rsidRDefault="009A0CEA" w:rsidP="009A0CEA">
    <w:pPr>
      <w:rPr>
        <w:i/>
        <w:noProof/>
        <w:color w:val="2E74B5"/>
        <w:sz w:val="14"/>
        <w:szCs w:val="14"/>
        <w:lang w:val="en-US"/>
      </w:rPr>
    </w:pPr>
    <w:r w:rsidRPr="006C406A">
      <w:rPr>
        <w:i/>
        <w:noProof/>
        <w:color w:val="2E74B5"/>
        <w:sz w:val="14"/>
        <w:szCs w:val="14"/>
        <w:lang w:val="en-US"/>
      </w:rPr>
      <w:t xml:space="preserve">               www.bergen-nh.nl</w:t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  <w:t xml:space="preserve">                        </w:t>
    </w:r>
    <w:r w:rsidRPr="001111F4">
      <w:rPr>
        <w:i/>
        <w:noProof/>
        <w:color w:val="2E74B5"/>
        <w:sz w:val="14"/>
        <w:szCs w:val="14"/>
        <w:lang w:val="en-US"/>
      </w:rPr>
      <w:t>info@bergen-nh.nl</w:t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4DB" w:rsidRDefault="00BB74DB" w:rsidP="00A128C6">
      <w:r>
        <w:separator/>
      </w:r>
    </w:p>
  </w:footnote>
  <w:footnote w:type="continuationSeparator" w:id="0">
    <w:p w:rsidR="00BB74DB" w:rsidRDefault="00BB74DB" w:rsidP="00A12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4DB" w:rsidRDefault="00BB74DB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16B23">
    <w:pPr>
      <w:pStyle w:val="Koptekst"/>
    </w:pPr>
    <w:r>
      <w:fldChar w:fldCharType="begin" w:fldLock="1"/>
    </w:r>
    <w:r w:rsidRPr="00F71300">
      <w:instrText xml:space="preserve"> mitP2 PAPIER2 \* MERGEFORMAT </w:instrText>
    </w:r>
    <w:r>
      <w:fldChar w:fldCharType="separate"/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A0CEA" w:rsidP="00FE1E71">
    <w:pPr>
      <w:ind w:right="-22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3305175</wp:posOffset>
          </wp:positionH>
          <wp:positionV relativeFrom="paragraph">
            <wp:posOffset>-9525</wp:posOffset>
          </wp:positionV>
          <wp:extent cx="2447925" cy="971550"/>
          <wp:effectExtent l="0" t="0" r="9525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A0CE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3852545</wp:posOffset>
          </wp:positionH>
          <wp:positionV relativeFrom="paragraph">
            <wp:posOffset>-31115</wp:posOffset>
          </wp:positionV>
          <wp:extent cx="1923415" cy="762635"/>
          <wp:effectExtent l="0" t="0" r="635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fldChar w:fldCharType="begin" w:fldLock="1"/>
    </w:r>
    <w:r w:rsidRPr="009A0CEA">
      <w:instrText xml:space="preserve"> mitP0 BLANCO \* MERGEFORMAT </w:instrText>
    </w:r>
    <w:r>
      <w:fldChar w:fldCharType="separate"/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50EBE"/>
    <w:multiLevelType w:val="hybridMultilevel"/>
    <w:tmpl w:val="5C62AAA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3E0B2E"/>
    <w:multiLevelType w:val="hybridMultilevel"/>
    <w:tmpl w:val="3E50F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msName" w:val="MYCORSA"/>
    <w:docVar w:name="DocAuthor" w:val="Nancy Martha"/>
    <w:docVar w:name="DocDuplex" w:val="DUPLEX_OFF"/>
    <w:docVar w:name="DocIndex" w:val="0040"/>
    <w:docVar w:name="DocPrinter" w:val="\\dc-al-prt001.bergennh.intra\Printer-BuchBrief"/>
    <w:docVar w:name="DocReg" w:val="0"/>
    <w:docVar w:name="DocType" w:val="UITP"/>
    <w:docVar w:name="DocumentLanguage" w:val="nl-NL"/>
    <w:docVar w:name="IW_Generated" w:val="True"/>
    <w:docVar w:name="mitCorsaRelatieID" w:val="O.00005134|C"/>
    <w:docVar w:name="mitCorsaRelatieType" w:val="I"/>
    <w:docVar w:name="mitStyleTemplates" w:val="Huisstijl Gemeente Bergen|"/>
    <w:docVar w:name="mitXMLOut" w:val="&lt;?xml version=&quot;1.0&quot; encoding=&quot;UTF-8&quot; ?&gt;_x000d__x000a_&lt;MITOUTPUT&gt;&lt;Aantekenen id=&quot;VV601A2484B5AB4AFD86EEF6DFB54F8ED9&quot; prop=&quot;&quot; def=&quot;&quot; dst=&quot;0&quot; changed=&quot;true&quot; &gt;&lt;/Aantekenen&gt;_x000d__x000a_&lt;Klanttype id=&quot;VV389736943C1141DCBDBDA8FEB8795321&quot; prop=&quot;ws-ps_ob.object_type&quot; def=&quot;&quot; dst=&quot;0&quot; changed=&quot;false&quot; &gt;&lt;/Klanttype&gt;_x000d__x000a_&lt;Geslacht id=&quot;VV3BB3A440A1E8B348859BCFCF3BCCBC73&quot; prop=&quot;&quot; def=&quot;&quot; dst=&quot;0&quot; changed=&quot;false&quot; &gt;&lt;/Geslacht&gt;_x000d__x000a_&lt;Voorletters id=&quot;VV8286F302AC3DC54B9185646339C06DD7&quot; prop=&quot;&quot; def=&quot;Naamveld1~Voorletters~MITCORSA@Corsa~Corsa~Voorletters&quot; dst=&quot;4&quot; changed=&quot;false&quot; &gt;&lt;/Voorletters&gt;_x000d__x000a_&lt;Voorvoegsel id=&quot;VVF997874C886BE7449A7B92CA32D947DA&quot; prop=&quot;&quot; def=&quot;Naamveld1~Tussenvoegsel~MITCORSA@Corsa~Corsa~Tussenvoegsel&quot; dst=&quot;4&quot; changed=&quot;false&quot; &gt;&lt;/Voorvoegsel&gt;_x000d__x000a_&lt;Achternaam id=&quot;VV59DC7C6F90DDBD4D878DEAA83866A2D5&quot; prop=&quot;&quot; def=&quot;Naamveld1~Achternaam~MITCORSA@Corsa~Corsa~Achternaam&quot; dst=&quot;4&quot; changed=&quot;false&quot; &gt;&lt;/Achternaam&gt;_x000d__x000a_&lt;Naamveld1 id=&quot;VVF903EA3348EF1C4099F67DFBD217EDAE&quot; prop=&quot;&quot; def=&quot;MITCORSA@Corsa~Corsa~Naamveld1, Naamveld2, Geslacht, Aanhef, NaamAanhef, Voorletters, Tussenvoegsel, Achternaam, Straat, Huisnummer, Toevoeginghuisnummer, Postcode, Plaats, ReferentieKenmerk, RegistratieDatum, ws-ps_ob.object_id, ws-ps_ob.object_type, KNM_zaaknr~~Naamveld1&quot; dst=&quot;3&quot; changed=&quot;false&quot; &gt;Vuilverbrandingsinstallatie Alkmaar en omstreken&lt;/Naamveld1&gt;_x000d__x000a_&lt;Naamveld2 id=&quot;VVE521B46B56E5E9429D78E2AD0676940B&quot; prop=&quot;&quot; def=&quot;Naamveld1~Naamveld2~MITCORSA@Corsa~Corsa~Naamveld1, Naamveld2, Geslacht, Aanhef, NaamAanhef, Voorletters, Tussenvoegsel, Achternaam, Straat, Huisnummer, Toevoeginghuisnummer, Postcode, Plaats, ReferentieKenmerk, RegistratieDatum, ws-ps_ob.object_id, ws-ps_ob.object_type, KNM_zaaknr~~Naamveld1&quot; dst=&quot;4&quot; changed=&quot;false&quot; &gt;t.a.v.: het bestuur&lt;/Naamveld2&gt;_x000d__x000a_&lt;Straatnaam id=&quot;VVCDF1E873C7E7604C8404943A263639C4&quot; prop=&quot;&quot; def=&quot;Naamveld1~Straat~MITCORSA@Corsa~Corsa~Straat&quot; dst=&quot;4&quot; changed=&quot;false&quot; &gt;Postbus&lt;/Straatnaam&gt;_x000d__x000a_&lt;Huisnummer id=&quot;VV71264BDB84898C4E92067202E81B241E&quot; prop=&quot;&quot; def=&quot;Naamveld1~Huisnummer~MITCORSA@Corsa~Corsa~Huisnummer&quot; dst=&quot;4&quot; changed=&quot;false&quot; &gt;9199&lt;/Huisnummer&gt;_x000d__x000a_&lt;HuisnummerToevoeging id=&quot;VV98D4C5BA9ED62E49874388D819288E2B&quot; prop=&quot;&quot; def=&quot;Naamveld1~Toevoeginghuisnummer~MITCORSA@Corsa~Corsa~Toevoeginghuisnummer&quot; dst=&quot;4&quot; changed=&quot;false&quot; &gt;&lt;/HuisnummerToevoeging&gt;_x000d__x000a_&lt;Postcode id=&quot;VVA5996691596D294E966F9F201E2816FB&quot; prop=&quot;&quot; def=&quot;Naamveld1~Postcode~MITCORSA@Corsa~Corsa~Postcode&quot; dst=&quot;4&quot; changed=&quot;false&quot; &gt;1800 GD&lt;/Postcode&gt;_x000d__x000a_&lt;Plaats id=&quot;VV06B33F12F0014340B0F68040FA8388F5&quot; prop=&quot;&quot; def=&quot;Naamveld1~Plaats~MITCORSA@Corsa~Corsa~Plaats&quot; dst=&quot;4&quot; changed=&quot;false&quot; &gt;ALKMAAR&lt;/Plaats&gt;_x000d__x000a_&lt;Land id=&quot;VV248E19A1088DF148A652A9002C5C22B0&quot; prop=&quot;&quot; def=&quot;&quot; dst=&quot;0&quot; changed=&quot;false&quot; &gt;&lt;/Land&gt;_x000d__x000a_&lt;Briefnummer id=&quot;VV5FA45530B1FA48ADA3A4C03765D4EBA5&quot; prop=&quot;KNM_u_brief&quot; def=&quot;&quot; dst=&quot;0&quot; changed=&quot;false&quot; &gt;ALG 51&lt;/Briefnummer&gt;_x000d__x000a_&lt;Soort_Doc id=&quot;VV024318A203E24E1E82D18C5C4028DE7D&quot; prop=&quot;KNM_Docsoort&quot; def=&quot;&quot; dst=&quot;0&quot; changed=&quot;false&quot; &gt;&lt;/Soort_Doc&gt;_x000d__x000a_&lt;Inhoud id=&quot;VVFA89D2C3ABCE4A44B7016AF1127B2097&quot; prop=&quot;inhoud&quot; def=&quot;&quot; dst=&quot;0&quot; changed=&quot;true&quot; &gt;.aksjdflkajk&lt;/Inhoud&gt;_x000d__x000a_&lt;Klantcode id=&quot;VVB3BEF5AB42021741A03A7A80F8BC662A&quot; prop=&quot;ws-ps_ob.object_id&quot; def=&quot;&quot; dst=&quot;0&quot; changed=&quot;true&quot; &gt;O.00000143&lt;/Klantcode&gt;_x000d__x000a_&lt;Documentsoort id=&quot;VV7BD78A9A391B10479DB9600B5C20E18F&quot; prop=&quot;ws-ps_ds.dsrt_id&quot; def=&quot;uitgaand&quot; dst=&quot;0&quot; changed=&quot;true&quot; &gt;uitgaand&lt;/Documentsoort&gt;_x000d__x000a_&lt;Zaaknr id=&quot;VV780724453F1E49C2BED4DE20697274B4&quot; prop=&quot;ws-case.case_id&quot; def=&quot;&quot; dst=&quot;0&quot; changed=&quot;true&quot; &gt;BB22.00188&lt;/Zaaknr&gt;_x000d__x000a_&lt;UwBriefVan id=&quot;VVFD7AC16308B5DB4CABCDFDC68DA6FA14&quot; prop=&quot;&quot; def=&quot;1 januari 1900&quot; dst=&quot;0&quot; changed=&quot;false&quot; &gt;15 april 2022&lt;/UwBriefVan&gt;_x000d__x000a_&lt;UwKenmerk id=&quot;VV2C2261681C6A61489BB6CD94649057C8&quot; prop=&quot;&quot; def=&quot;Naamveld1~ReferentieKenmerk~MITCORSA@Corsa~Corsa~ReferentieKenmerk&quot; dst=&quot;4&quot; changed=&quot;false&quot; &gt;&lt;/UwKenmerk&gt;_x000d__x000a_&lt;Bijlage id=&quot;VVDCC0EA0CE0387E44966F4D02F0F13A48&quot; prop=&quot;&quot; def=&quot;-&quot; dst=&quot;0&quot; changed=&quot;false&quot; &gt;-&lt;/Bijlage&gt;_x000d__x000a_&lt;Onderwerp id=&quot;VV54542F18EB601946989D6DE9BF0C3D2B&quot; prop=&quot;onderwerp&quot; def=&quot;&quot; dst=&quot;0&quot; changed=&quot;true&quot; &gt;Positieve zienswijze jaarstukken 2021 en begroting 2023 VVI&lt;/Onderwerp&gt;_x000d__x000a_&lt;Aanhef id=&quot;VV4E0655153332944C868C1CBBCCA7A295&quot; prop=&quot;&quot; def=&quot;&quot; dst=&quot;0&quot; changed=&quot;false&quot; &gt;Geacht&lt;/Aanhef&gt;_x000d__x000a_&lt;Aanhef_Corsa id=&quot;VV19E34AB495E6A447845082A02C595465&quot; prop=&quot;&quot; def=&quot;Naamveld1~Aanhef~MITCORSA@Corsa~Corsa~Aanhef&quot; dst=&quot;4&quot; changed=&quot;false&quot; &gt;Geachte heer, mevrouw&lt;/Aanhef_Corsa&gt;_x000d__x000a_&lt;vv2 id=&quot;VV6E9A4B467953C24AB6169418542E483D&quot; prop=&quot;&quot; def=&quot;=[Voorvoegsel]&quot; dst=&quot;1&quot; changed=&quot;false&quot; &gt;&lt;/vv2&gt;_x000d__x000a_&lt;ondertekening id=&quot;VV78489A06322B42B2A36F0A3652F45549&quot; prop=&quot;KNM_U-ondert&quot; def=&quot;1&quot; dst=&quot;0&quot; changed=&quot;true&quot; &gt;1&lt;/ondertekening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B1CE813D75837C4FA17D75EAB5EFFA0E&lt;/GroupID&gt;&lt;GroupName&gt;Geadresseerde&lt;/GroupName&gt;&lt;GroupDescription&gt;Briefhoofd gegevens&lt;/GroupDescription&gt;&lt;GroupIndex&gt;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(nodata)&lt;/ValueExValue&gt;&lt;ValueName&gt;Nee&lt;/ValueName&gt;&lt;ValueParentID&gt;VV601A2484B5AB4AFD86EEF6DFB54F8ED9&lt;/ValueParentID&gt;&lt;ValueID&gt;9F772949DEE645BDA384ABD176729BFB~0&lt;/ValueID&gt;&lt;/QuestionValue&gt;&lt;QuestionValue&gt;&lt;ValueData xsi:nil=&quot;true&quot; /&gt;&lt;FollowUpFields /&gt;&lt;ValueIndex&gt;1&lt;/ValueIndex&gt;&lt;ValueExValue&gt;AANTEKENEN&lt;/ValueExValue&gt;&lt;ValueName&gt;Ja&lt;/ValueName&gt;&lt;ValueParentID&gt;VV601A2484B5AB4AFD86EEF6DFB54F8ED9&lt;/ValueParentID&gt;&lt;ValueID&gt;136BD886954F42739DA4CC45337173A3~0&lt;/ValueID&gt;&lt;/QuestionValue&gt;&lt;/FieldValues&gt;&lt;FieldMerge&gt;false&lt;/FieldMerge&gt;&lt;FieldParent&gt;GRB1CE813D75837C4FA17D75EAB5EFFA0E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 /&gt;&lt;FieldName&gt;Aantekenen&lt;/FieldName&gt;&lt;FieldID&gt;VV601A2484B5AB4AFD86EEF6DFB54F8ED9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3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MITCORSA@Corsa~Corsa~Naamveld1, Naamveld2, Geslacht, Aanhef, NaamAanhef, Voorletters, Tussenvoegsel, Achternaam, Straat, Huisnummer, Toevoeginghuisnummer, Postcode, Plaats, ReferentieKenmerk, RegistratieDatum, ws-ps_ob.object_id, ws-ps_ob.object_type, KNM_zaaknr~~Naamveld1&lt;/FieldDefault&gt;&lt;FieldFormat&gt;geen&lt;/FieldFormat&gt;&lt;FieldDataType&gt;0&lt;/FieldDataType&gt;&lt;FieldTip /&gt;&lt;FieldPrompt&gt;Geadresseerde&lt;/FieldPrompt&gt;&lt;FieldIndex&gt;1&lt;/FieldIndex&gt;&lt;FieldDescription&gt;Gebruik te allen tijde het groene bolletje&lt;/FieldDescription&gt;&lt;FieldName&gt;Naamveld1&lt;/FieldName&gt;&lt;FieldID&gt;VVF903EA3348EF1C4099F67DFBD217EDAE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ob.object_type&lt;/FieldDocProp&gt;&lt;FieldEmptyDate&gt;false&lt;/FieldEmptyDate&gt;&lt;FieldDefault xsi:type=&quot;xsd:string&quot;&gt;&lt;/FieldDefault&gt;&lt;FieldFormat&gt;geen&lt;/FieldFormat&gt;&lt;FieldDataType&gt;0&lt;/FieldDataType&gt;&lt;FieldTip /&gt;&lt;FieldPrompt&gt;Klanttype&lt;/FieldPrompt&gt;&lt;FieldIndex&gt;2&lt;/FieldIndex&gt;&lt;FieldDescription /&gt;&lt;FieldName&gt;Klanttype&lt;/FieldName&gt;&lt;FieldID&gt;VV389736943C1141DCBDBDA8FEB8795321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ob.object_id&lt;/FieldDocProp&gt;&lt;FieldEmptyDate&gt;false&lt;/FieldEmptyDate&gt;&lt;FieldDefault xsi:type=&quot;xsd:string&quot;&gt;&lt;/FieldDefault&gt;&lt;FieldFormat&gt;geen&lt;/FieldFormat&gt;&lt;FieldDataType&gt;0&lt;/FieldDataType&gt;&lt;FieldTip /&gt;&lt;FieldPrompt&gt;Klantcode&lt;/FieldPrompt&gt;&lt;FieldIndex&gt;3&lt;/FieldIndex&gt;&lt;FieldDescription /&gt;&lt;FieldName&gt;Klantcode&lt;/FieldName&gt;&lt;FieldID&gt;VVB3BEF5AB42021741A03A7A80F8BC662A&lt;/FieldID&gt;&lt;FieldXpath&gt;CORSAMITXML/METADATA/Data/caseklantcode00ckc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Naamveld2~MITCORSA@Corsa~Corsa~Naamveld1, Naamveld2, Geslacht, Aanhef, NaamAanhef, Voorletters, Tussenvoegsel, Achternaam, Straat, Huisnummer, Toevoeginghuisnummer, Postcode, Plaats, ReferentieKenmerk, RegistratieDatum, ws-ps_ob.object_id, ws-ps_ob.object_type, KNM_zaaknr~~Naamveld1&lt;/FieldDefault&gt;&lt;FieldFormat&gt;geen&lt;/FieldFormat&gt;&lt;FieldDataType&gt;0&lt;/FieldDataType&gt;&lt;FieldTip /&gt;&lt;FieldPrompt&gt;Contactpersoon&lt;/FieldPrompt&gt;&lt;FieldIndex&gt;4&lt;/FieldIndex&gt;&lt;FieldDescription&gt;Mochten de gegevens niet beschikbaar zijn in Corsa dan doorgeven aan Systemen en Informatie die de gegevens in Corsa zet.&lt;/FieldDescription&gt;&lt;FieldName&gt;Naamveld2&lt;/FieldName&gt;&lt;FieldID&gt;VVE521B46B56E5E9429D78E2AD0676940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Aanhef~MITCORSA@Corsa~Corsa~Aanhef&lt;/FieldDefault&gt;&lt;FieldFormat&gt;geen&lt;/FieldFormat&gt;&lt;FieldDataType&gt;0&lt;/FieldDataType&gt;&lt;FieldTip /&gt;&lt;FieldPrompt&gt;Aanhef_Corsa&lt;/FieldPrompt&gt;&lt;FieldIndex&gt;5&lt;/FieldIndex&gt;&lt;FieldDescription /&gt;&lt;FieldName&gt;Aanhef_Corsa&lt;/FieldName&gt;&lt;FieldID&gt;VV19E34AB495E6A447845082A02C59546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Voorletters~MITCORSA@Corsa~Corsa~Voorletters&lt;/FieldDefault&gt;&lt;FieldFormat&gt;geen&lt;/FieldFormat&gt;&lt;FieldDataType&gt;0&lt;/FieldDataType&gt;&lt;FieldTip /&gt;&lt;FieldPrompt&gt;Voorletters&lt;/FieldPrompt&gt;&lt;FieldIndex&gt;6&lt;/FieldIndex&gt;&lt;FieldDescription /&gt;&lt;FieldName&gt;Voorletters&lt;/FieldName&gt;&lt;FieldID&gt;VV8286F302AC3DC54B9185646339C06DD7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Tussenvoegsel~MITCORSA@Corsa~Corsa~Tussenvoegsel&lt;/FieldDefault&gt;&lt;FieldFormat&gt;geen&lt;/FieldFormat&gt;&lt;FieldDataType&gt;0&lt;/FieldDataType&gt;&lt;FieldTip /&gt;&lt;FieldPrompt&gt;Voorvoegsel&lt;/FieldPrompt&gt;&lt;FieldIndex&gt;7&lt;/FieldIndex&gt;&lt;FieldDescription /&gt;&lt;FieldName&gt;Voorvoegsel&lt;/FieldName&gt;&lt;FieldID&gt;VVF997874C886BE7449A7B92CA32D947D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1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=[Voorvoegsel]&lt;/FieldDefault&gt;&lt;FieldFormat&gt;Als in een zin&lt;/FieldFormat&gt;&lt;FieldDataType&gt;0&lt;/FieldDataType&gt;&lt;FieldTip /&gt;&lt;FieldPrompt&gt;vv2&lt;/FieldPrompt&gt;&lt;FieldIndex&gt;8&lt;/FieldIndex&gt;&lt;FieldDescription /&gt;&lt;FieldName&gt;vv2&lt;/FieldName&gt;&lt;FieldID&gt;VV6E9A4B467953C24AB6169418542E483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Achternaam~MITCORSA@Corsa~Corsa~Achternaam&lt;/FieldDefault&gt;&lt;FieldFormat&gt;geen&lt;/FieldFormat&gt;&lt;FieldDataType&gt;0&lt;/FieldDataType&gt;&lt;FieldTip /&gt;&lt;FieldPrompt&gt;Achternaam&lt;/FieldPrompt&gt;&lt;FieldIndex&gt;9&lt;/FieldIndex&gt;&lt;FieldDescription /&gt;&lt;FieldName&gt;Achternaam&lt;/FieldName&gt;&lt;FieldID&gt;VV59DC7C6F90DDBD4D878DEAA83866A2D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Hoofdletter&lt;/FieldFormat&gt;&lt;FieldDataType&gt;0&lt;/FieldDataType&gt;&lt;FieldTip /&gt;&lt;FieldPrompt&gt;Geslacht&lt;/FieldPrompt&gt;&lt;FieldIndex&gt;10&lt;/FieldIndex&gt;&lt;FieldDescription /&gt;&lt;FieldName&gt;Geslacht&lt;/FieldName&gt;&lt;FieldID&gt;VV3BB3A440A1E8B348859BCFCF3BCCBC73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&gt;Informele aanhef&lt;/FieldPrompt&gt;&lt;FieldIndex&gt;11&lt;/FieldIndex&gt;&lt;FieldDescription&gt;Let op! Vervangt alleen de formele aanhef!&lt;/FieldDescription&gt;&lt;FieldName&gt;Aanhef&lt;/FieldName&gt;&lt;FieldID&gt;VV4E0655153332944C868C1CBBCCA7A29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ds.dsrt_id&lt;/FieldDocProp&gt;&lt;FieldEmptyDate&gt;false&lt;/FieldEmptyDate&gt;&lt;FieldDefault xsi:type=&quot;xsd:string&quot;&gt;uitgaand&lt;/FieldDefault&gt;&lt;FieldFormat&gt;geen&lt;/FieldFormat&gt;&lt;FieldDataType&gt;0&lt;/FieldDataType&gt;&lt;FieldTip /&gt;&lt;FieldPrompt&gt;Documentsoort&lt;/FieldPrompt&gt;&lt;FieldIndex&gt;12&lt;/FieldIndex&gt;&lt;FieldDescription /&gt;&lt;FieldName&gt;Documentsoort&lt;/FieldName&gt;&lt;FieldID&gt;VV7BD78A9A391B10479DB9600B5C20E18F&lt;/FieldID&gt;&lt;FieldXpath /&gt;&lt;FieldXpathAlternatives /&gt;&lt;FieldLinkedProp /&gt;&lt;/QuestionField&gt;&lt;/GroupFields&gt;&lt;IsRepeatingGroup&gt;false&lt;/IsRepeatingGroup&gt;&lt;/QuestionGroup&gt;&lt;QuestionGroup&gt;&lt;GroupID&gt;GR8B2F9B391ED74E408A9D65E193DA2E26&lt;/GroupID&gt;&lt;GroupName&gt;Briefhoofdgegevens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-&lt;/FieldDefault&gt;&lt;FieldFormat&gt;geen&lt;/FieldFormat&gt;&lt;FieldDataType&gt;0&lt;/FieldDataType&gt;&lt;FieldTip /&gt;&lt;FieldPrompt&gt;Bijlage(n)&lt;/FieldPrompt&gt;&lt;FieldIndex&gt;0&lt;/FieldIndex&gt;&lt;FieldDescription&gt;Vul het aantal bijlage(n) in exclusief de brief.&lt;/FieldDescription&gt;&lt;FieldName&gt;Bijlage&lt;/FieldName&gt;&lt;FieldID&gt;VVDCC0EA0CE0387E44966F4D02F0F13A48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1 januari 1900&lt;/FieldDefault&gt;&lt;FieldFormat&gt;d MMMM yyyy&lt;/FieldFormat&gt;&lt;FieldDataType&gt;2&lt;/FieldDataType&gt;&lt;FieldTip /&gt;&lt;FieldPrompt&gt;Uw brief van&lt;/FieldPrompt&gt;&lt;FieldIndex&gt;1&lt;/FieldIndex&gt;&lt;FieldDescription&gt;Selecteer de datum van het binnengekomen stuk.&lt;/FieldDescription&gt;&lt;FieldName&gt;UwBriefVan&lt;/FieldName&gt;&lt;FieldID&gt;VVFD7AC16308B5DB4CABCDFDC68DA6FA14&lt;/FieldID&gt;&lt;FieldXpath&gt;CORSAMITXML/METADATA/Data/awbDatumPoststuk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1&lt;/FieldRun&gt;&lt;FieldDataSource&gt;0&lt;/FieldDataSource&gt;&lt;FieldList&gt;0&lt;/FieldList&gt;&lt;FieldRequired&gt;0&lt;/FieldRequired&gt;&lt;FieldLen&gt;-1&lt;/FieldLen&gt;&lt;FieldHelp /&gt;&lt;FieldDocProp&gt;ws-case.case_id&lt;/FieldDocProp&gt;&lt;FieldEmptyDate&gt;false&lt;/FieldEmptyDate&gt;&lt;FieldDefault xsi:type=&quot;xsd:string&quot;&gt;&lt;/FieldDefault&gt;&lt;FieldFormat&gt;geen&lt;/FieldFormat&gt;&lt;FieldDataType&gt;0&lt;/FieldDataType&gt;&lt;FieldTip /&gt;&lt;FieldPrompt&gt;Zaaknr&lt;/FieldPrompt&gt;&lt;FieldIndex&gt;2&lt;/FieldIndex&gt;&lt;FieldDescription /&gt;&lt;FieldName&gt;Zaaknr&lt;/FieldName&gt;&lt;FieldID&gt;VV780724453F1E49C2BED4DE20697274B4&lt;/FieldID&gt;&lt;FieldXpath&gt;CORSAMITXML/METADATA/Data/caseId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ReferentieKenmerk~MITCORSA@Corsa~Corsa~ReferentieKenmerk&lt;/FieldDefault&gt;&lt;FieldFormat&gt;geen&lt;/FieldFormat&gt;&lt;FieldDataType&gt;0&lt;/FieldDataType&gt;&lt;FieldTip /&gt;&lt;FieldPrompt&gt;Uw kenmerk&lt;/FieldPrompt&gt;&lt;FieldIndex&gt;3&lt;/FieldIndex&gt;&lt;FieldDescription&gt;Vul het kenmerk in van het binnengekomen stuk.&lt;/FieldDescription&gt;&lt;FieldName&gt;UwKenmerk&lt;/FieldName&gt;&lt;FieldID&gt;VV2C2261681C6A61489BB6CD94649057C8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1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4&lt;/FieldIndex&gt;&lt;FieldDescription /&gt;&lt;FieldName&gt;Onderwerp&lt;/FieldName&gt;&lt;FieldID&gt;VV54542F18EB601946989D6DE9BF0C3D2B&lt;/FieldID&gt;&lt;FieldXpath /&gt;&lt;FieldXpathAlternatives /&gt;&lt;FieldLinkedProp&gt;documentonderwerp&lt;/FieldLinkedProp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1&lt;/FieldRequired&gt;&lt;FieldLen&gt;-1&lt;/FieldLen&gt;&lt;FieldHelp /&gt;&lt;FieldDocProp&gt;inhoud&lt;/FieldDocProp&gt;&lt;FieldEmptyDate&gt;false&lt;/FieldEmptyDate&gt;&lt;FieldDefault xsi:type=&quot;xsd:string&quot;&gt;&lt;/FieldDefault&gt;&lt;FieldFormat&gt;geen&lt;/FieldFormat&gt;&lt;FieldDataType&gt;1&lt;/FieldDataType&gt;&lt;FieldTip /&gt;&lt;FieldPrompt&gt;Inhoud&lt;/FieldPrompt&gt;&lt;FieldIndex&gt;5&lt;/FieldIndex&gt;&lt;FieldDescription&gt;Geef in het kort de inhoud van de brief weer. Denk aan de 5 W’s: Wie, Wat, Waar, Wanneer en Waarom&lt;/FieldDescription&gt;&lt;FieldName&gt;Inhoud&lt;/FieldName&gt;&lt;FieldID&gt;VVFA89D2C3ABCE4A44B7016AF1127B2097&lt;/FieldID&gt;&lt;FieldXpath&gt;CORSAMITXML/METADATA/Data/inhoud&lt;/FieldXpath&gt;&lt;FieldXpathAlternatives /&gt;&lt;FieldLinkedProp /&gt;&lt;/QuestionField&gt;&lt;/GroupFields&gt;&lt;IsRepeatingGroup&gt;false&lt;/IsRepeatingGroup&gt;&lt;/QuestionGroup&gt;&lt;QuestionGroup&gt;&lt;GroupID&gt;GR4997FF73713DBD43B1F4353AD0B9BC46&lt;/GroupID&gt;&lt;GroupName&gt;Adresgegevens&lt;/GroupName&gt;&lt;GroupDescription /&gt;&lt;GroupIndex&gt;2&lt;/GroupIndex&gt;&lt;GroupFields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Straat~MITCORSA@Corsa~Corsa~Straat&lt;/FieldDefault&gt;&lt;FieldFormat&gt;geen&lt;/FieldFormat&gt;&lt;FieldDataType&gt;0&lt;/FieldDataType&gt;&lt;FieldTip /&gt;&lt;FieldPrompt&gt;Straatnaam&lt;/FieldPrompt&gt;&lt;FieldIndex&gt;0&lt;/FieldIndex&gt;&lt;FieldDescription /&gt;&lt;FieldName&gt;Straatnaam&lt;/FieldName&gt;&lt;FieldID&gt;VVCDF1E873C7E7604C8404943A263639C4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Huisnummer~MITCORSA@Corsa~Corsa~Huisnummer&lt;/FieldDefault&gt;&lt;FieldFormat&gt;General Number&lt;/FieldFormat&gt;&lt;FieldDataType&gt;5&lt;/FieldDataType&gt;&lt;FieldTip /&gt;&lt;FieldPrompt&gt;Huisnummer&lt;/FieldPrompt&gt;&lt;FieldIndex&gt;1&lt;/FieldIndex&gt;&lt;FieldDescription /&gt;&lt;FieldName&gt;Huisnummer&lt;/FieldName&gt;&lt;FieldID&gt;VV71264BDB84898C4E92067202E81B241E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Toevoeginghuisnummer~MITCORSA@Corsa~Corsa~Toevoeginghuisnummer&lt;/FieldDefault&gt;&lt;FieldFormat&gt;geen&lt;/FieldFormat&gt;&lt;FieldDataType&gt;0&lt;/FieldDataType&gt;&lt;FieldTip /&gt;&lt;FieldPrompt&gt;Huisnummertoevoeging&lt;/FieldPrompt&gt;&lt;FieldIndex&gt;2&lt;/FieldIndex&gt;&lt;FieldDescription /&gt;&lt;FieldName&gt;HuisnummerToevoeging&lt;/FieldName&gt;&lt;FieldID&gt;VV98D4C5BA9ED62E49874388D819288E2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Postcode~MITCORSA@Corsa~Corsa~Postcode&lt;/FieldDefault&gt;&lt;FieldFormat&gt;Hoofdletter&lt;/FieldFormat&gt;&lt;FieldDataType&gt;0&lt;/FieldDataType&gt;&lt;FieldTip /&gt;&lt;FieldPrompt&gt;Postcode&lt;/FieldPrompt&gt;&lt;FieldIndex&gt;3&lt;/FieldIndex&gt;&lt;FieldDescription /&gt;&lt;FieldName&gt;Postcode&lt;/FieldName&gt;&lt;FieldID&gt;VVA5996691596D294E966F9F201E2816F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Plaats~MITCORSA@Corsa~Corsa~Plaats&lt;/FieldDefault&gt;&lt;FieldFormat&gt;Hoofdletter&lt;/FieldFormat&gt;&lt;FieldDataType&gt;0&lt;/FieldDataType&gt;&lt;FieldTip /&gt;&lt;FieldPrompt&gt;Plaats&lt;/FieldPrompt&gt;&lt;FieldIndex&gt;4&lt;/FieldIndex&gt;&lt;FieldDescription /&gt;&lt;FieldName&gt;Plaats&lt;/FieldName&gt;&lt;FieldID&gt;VV06B33F12F0014340B0F68040FA8388F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Hoofdletter&lt;/FieldFormat&gt;&lt;FieldDataType&gt;0&lt;/FieldDataType&gt;&lt;FieldTip /&gt;&lt;FieldPrompt&gt;Land&lt;/FieldPrompt&gt;&lt;FieldIndex&gt;5&lt;/FieldIndex&gt;&lt;FieldDescription&gt;Vul zonodig land in&lt;/FieldDescription&gt;&lt;FieldName&gt;Land&lt;/FieldName&gt;&lt;FieldID&gt;VV248E19A1088DF148A652A9002C5C22B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1&lt;/FieldRun&gt;&lt;FieldDataSource&gt;0&lt;/FieldDataSource&gt;&lt;FieldList&gt;0&lt;/FieldList&gt;&lt;FieldRequired&gt;0&lt;/FieldRequired&gt;&lt;FieldLen&gt;-1&lt;/FieldLen&gt;&lt;FieldHelp /&gt;&lt;FieldDocProp&gt;KNM_u_brief&lt;/FieldDocProp&gt;&lt;FieldEmptyDate&gt;false&lt;/FieldEmptyDate&gt;&lt;FieldDefault xsi:type=&quot;xsd:string&quot;&gt;&lt;/FieldDefault&gt;&lt;FieldFormat&gt;geen&lt;/FieldFormat&gt;&lt;FieldDataType&gt;0&lt;/FieldDataType&gt;&lt;FieldTip /&gt;&lt;FieldPrompt /&gt;&lt;FieldIndex&gt;6&lt;/FieldIndex&gt;&lt;FieldDescription /&gt;&lt;FieldName&gt;Briefnummer&lt;/FieldName&gt;&lt;FieldID&gt;VV5FA45530B1FA48ADA3A4C03765D4EBA5&lt;/FieldID&gt;&lt;FieldXpath /&gt;&lt;FieldXpathAlternatives /&gt;&lt;FieldLinkedProp&gt;Briefnummer&lt;/FieldLinkedProp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1&lt;/FieldRun&gt;&lt;FieldDataSource&gt;0&lt;/FieldDataSource&gt;&lt;FieldList&gt;0&lt;/FieldList&gt;&lt;FieldRequired&gt;0&lt;/FieldRequired&gt;&lt;FieldLen&gt;-1&lt;/FieldLen&gt;&lt;FieldHelp /&gt;&lt;FieldDocProp&gt;KNM_Docsoort&lt;/FieldDocProp&gt;&lt;FieldEmptyDate&gt;false&lt;/FieldEmptyDate&gt;&lt;FieldDefault xsi:type=&quot;xsd:string&quot;&gt;&lt;/FieldDefault&gt;&lt;FieldFormat&gt;geen&lt;/FieldFormat&gt;&lt;FieldDataType&gt;0&lt;/FieldDataType&gt;&lt;FieldTip /&gt;&lt;FieldPrompt&gt;Documentsoort&lt;/FieldPrompt&gt;&lt;FieldIndex&gt;7&lt;/FieldIndex&gt;&lt;FieldDescription /&gt;&lt;FieldName&gt;Soort_Doc&lt;/FieldName&gt;&lt;FieldID&gt;VV024318A203E24E1E82D18C5C4028DE7D&lt;/FieldID&gt;&lt;FieldXpath /&gt;&lt;FieldXpathAlternatives /&gt;&lt;FieldLinkedProp&gt;Documentsoort&lt;/FieldLinkedProp&gt;&lt;/QuestionField&gt;&lt;/GroupFields&gt;&lt;IsRepeatingGroup&gt;false&lt;/IsRepeatingGroup&gt;&lt;/QuestionGroup&gt;&lt;QuestionGroup&gt;&lt;GroupID&gt;GRE2285144B2762E4CA5DB4E4933381D28&lt;/GroupID&gt;&lt;GroupName&gt;Tot slot&lt;/GroupName&gt;&lt;GroupDescription /&gt;&lt;GroupIndex&gt;10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Met vriendelijke groet,&lt;/ValueExValue&gt;&lt;ValueName&gt;informeel&lt;/ValueName&gt;&lt;ValueParentID&gt;VVA51B0198D1734FD59727798E8D28494C&lt;/ValueParentID&gt;&lt;ValueID&gt;E4E49207706A471D817E51AEB12496EB~0&lt;/ValueID&gt;&lt;/QuestionValue&gt;&lt;QuestionValue&gt;&lt;ValueData xsi:nil=&quot;true&quot; /&gt;&lt;FollowUpFields /&gt;&lt;ValueIndex&gt;1&lt;/ValueIndex&gt;&lt;ValueExValue&gt;Hoogachtend,&lt;/ValueExValue&gt;&lt;ValueName&gt;formeel&lt;/ValueName&gt;&lt;ValueParentID&gt;VVA51B0198D1734FD59727798E8D28494C&lt;/ValueParentID&gt;&lt;ValueID&gt;88826551AB7540C89E4EE95F5D8923A1~0&lt;/ValueID&gt;&lt;/QuestionValue&gt;&lt;/FieldValues&gt;&lt;FieldMerge&gt;false&lt;/FieldMerge&gt;&lt;FieldParent&gt;GRE2285144B2762E4CA5DB4E4933381D28&lt;/FieldParent&gt;&lt;FieldRun&gt;1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1&lt;/FieldIndex&gt;&lt;FieldDescription /&gt;&lt;FieldName&gt;Soort&lt;/FieldName&gt;&lt;FieldID&gt;VVA51B0198D1734FD59727798E8D28494C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E2285144B2762E4CA5DB4E4933381D28&lt;/FieldParent&gt;&lt;FieldRun&gt;1&lt;/FieldRun&gt;&lt;FieldDataSource&gt;0&lt;/FieldDataSource&gt;&lt;FieldList&gt;0&lt;/FieldList&gt;&lt;FieldRequired&gt;0&lt;/FieldRequired&gt;&lt;FieldLen&gt;-1&lt;/FieldLen&gt;&lt;FieldHelp /&gt;&lt;FieldDocProp&gt;KNM_U-ondert&lt;/FieldDocProp&gt;&lt;FieldEmptyDate&gt;false&lt;/FieldEmptyDate&gt;&lt;FieldDefault xsi:type=&quot;xsd:string&quot;&gt;1&lt;/FieldDefault&gt;&lt;FieldFormat&gt;geen&lt;/FieldFormat&gt;&lt;FieldDataType&gt;0&lt;/FieldDataType&gt;&lt;FieldTip /&gt;&lt;FieldPrompt /&gt;&lt;FieldIndex&gt;2&lt;/FieldIndex&gt;&lt;FieldDescription /&gt;&lt;FieldName&gt;ondertekening&lt;/FieldName&gt;&lt;FieldID&gt;VV78489A06322B42B2A36F0A3652F45549&lt;/FieldID&gt;&lt;FieldXpath /&gt;&lt;FieldXpathAlternatives /&gt;&lt;FieldLinkedProp /&gt;&lt;/QuestionField&gt;&lt;/GroupFields&gt;&lt;IsRepeatingGroup&gt;false&lt;/IsRepeatingGroup&gt;&lt;/QuestionGroup&gt;&lt;QuestionGroup&gt;&lt;GroupID&gt;GR33B9335D16FB4BACA2E399D6BCC989A5&lt;/GroupID&gt;&lt;GroupName&gt;Zaak&lt;/GroupName&gt;&lt;GroupDescription /&gt;&lt;GroupIndex&gt;200&lt;/GroupIndex&gt;&lt;GroupFields&gt;&lt;QuestionField&gt;&lt;FieldMask /&gt;&lt;FieldListSettings&gt;&lt;DisplayDirection&gt;Vertical&lt;/DisplayDirection&gt;&lt;/FieldListSettings&gt;&lt;FieldValues /&gt;&lt;FieldMerge&gt;false&lt;/FieldMerge&gt;&lt;FieldParent&gt;GR33B9335D16FB4BACA2E399D6BCC989A5&lt;/FieldParent&gt;&lt;FieldRun&gt;0&lt;/FieldRun&gt;&lt;FieldDataSource&gt;0&lt;/FieldDataSource&gt;&lt;FieldList&gt;0&lt;/FieldList&gt;&lt;FieldRequired&gt;0&lt;/FieldRequired&gt;&lt;FieldLen&gt;-1&lt;/FieldLen&gt;&lt;FieldHelp /&gt;&lt;FieldDocProp&gt;ws-case.case_id&lt;/FieldDocProp&gt;&lt;FieldEmptyDate&gt;false&lt;/FieldEmptyDate&gt;&lt;FieldDefault xsi:type=&quot;xsd:string&quot;&gt;&lt;/FieldDefault&gt;&lt;FieldFormat&gt;geen&lt;/FieldFormat&gt;&lt;FieldDataType&gt;0&lt;/FieldDataType&gt;&lt;FieldTip /&gt;&lt;FieldPrompt&gt;Zaaknummer&lt;/FieldPrompt&gt;&lt;FieldIndex&gt;0&lt;/FieldIndex&gt;&lt;FieldDescription /&gt;&lt;FieldName&gt;Zaaknummer&lt;/FieldName&gt;&lt;FieldID&gt;VVD2509AF95E514C00BE859626F31CD299&lt;/FieldID&gt;&lt;FieldXpath&gt;@MIT_MDM/CORSAMITXML/METADATA/Data/caseId&lt;/FieldXpath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FA89D2C3ABCE4A44B7016AF1127B2097&lt;/ID&gt;_x000d__x000a_      &lt;PROMPT&gt;_x000d__x000a_        &lt;NLNL&gt;Inhoud&lt;/NLNL&gt;_x000d__x000a_        &lt;NLBE /&gt;_x000d__x000a_        &lt;FRFR /&gt;_x000d__x000a_        &lt;FRBE /&gt;_x000d__x000a_        &lt;ENUS&gt;Inhoud&lt;/ENUS&gt;_x000d__x000a_        &lt;DEDE&gt;Inhoud&lt;/DEDE&gt;_x000d__x000a_        &lt;DADK /&gt;_x000d__x000a_        &lt;PLPL /&gt;_x000d__x000a_        &lt;SVSE /&gt;_x000d__x000a_        &lt;EN&gt;Inhoud&lt;/EN&gt;_x000d__x000a_      &lt;/PROMPT&gt;_x000d__x000a_      &lt;FIELDDESC&gt;_x000d__x000a_        &lt;NLNL&gt;Geef in het kort de inhoud van de brief weer. Denk aan de 5 W’s: Wie, Wat, Waar, Wanneer en Waarom&lt;/NLNL&gt;_x000d__x000a_        &lt;NLBE /&gt;_x000d__x000a_        &lt;FRFR /&gt;_x000d__x000a_        &lt;FRBE /&gt;_x000d__x000a_        &lt;ENUS&gt;Geef in het kort de inhoud van de brief weer.&lt;/ENUS&gt;_x000d__x000a_        &lt;DEDE&gt;Geef in het kort de inhoud van de brief weer.&lt;/DEDE&gt;_x000d__x000a_        &lt;DADK /&gt;_x000d__x000a_        &lt;PLPL /&gt;_x000d__x000a_        &lt;SVSE /&gt;_x000d__x000a_        &lt;EN&gt;Geef in het kort de inhoud van de brief weer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01A2484B5AB4AFD86EEF6DFB54F8ED9&lt;/ID&gt;_x000d__x000a_      &lt;PROMPT&gt;_x000d__x000a_        &lt;NLNL&gt;Aantekenen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BD78A9A391B10479DB9600B5C20E18F&lt;/ID&gt;_x000d__x000a_      &lt;PROMPT&gt;_x000d__x000a_        &lt;NLNL&gt;Documentsoort&lt;/NLNL&gt;_x000d__x000a_        &lt;NLBE /&gt;_x000d__x000a_        &lt;FRFR /&gt;_x000d__x000a_        &lt;FRBE /&gt;_x000d__x000a_        &lt;ENUS&gt;Documentsoort&lt;/ENUS&gt;_x000d__x000a_        &lt;DEDE&gt;Documentsoort&lt;/DEDE&gt;_x000d__x000a_        &lt;DADK /&gt;_x000d__x000a_        &lt;PLPL /&gt;_x000d__x000a_        &lt;SVSE /&gt;_x000d__x000a_        &lt;EN&gt;Documentsoor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89736943C1141DCBDBDA8FEB8795321&lt;/ID&gt;_x000d__x000a_      &lt;PROMPT&gt;_x000d__x000a_        &lt;NLNL&gt;Klanttype&lt;/NLNL&gt;_x000d__x000a_        &lt;NLBE /&gt;_x000d__x000a_        &lt;FRFR /&gt;_x000d__x000a_        &lt;FRBE /&gt;_x000d__x000a_        &lt;ENUS&gt;Klanttype&lt;/ENUS&gt;_x000d__x000a_        &lt;DEDE&gt;Klanttype&lt;/DEDE&gt;_x000d__x000a_        &lt;DADK /&gt;_x000d__x000a_        &lt;PLPL /&gt;_x000d__x000a_        &lt;SVSE /&gt;_x000d__x000a_        &lt;EN&gt;Klanttype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9E34AB495E6A447845082A02C595465&lt;/ID&gt;_x000d__x000a_      &lt;PROMPT&gt;_x000d__x000a_        &lt;NLNL&gt;Aanhef_Corsa&lt;/NLNL&gt;_x000d__x000a_        &lt;NLBE /&gt;_x000d__x000a_        &lt;FRFR /&gt;_x000d__x000a_        &lt;FRBE /&gt;_x000d__x000a_        &lt;ENUS&gt;Aanhef_Corsa&lt;/ENUS&gt;_x000d__x000a_        &lt;DEDE&gt;Aanhef_Corsa&lt;/DEDE&gt;_x000d__x000a_        &lt;DADK /&gt;_x000d__x000a_        &lt;PLPL /&gt;_x000d__x000a_        &lt;SVSE /&gt;_x000d__x000a_        &lt;EN&gt;Aanhef_Corsa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8286F302AC3DC54B9185646339C06DD7&lt;/ID&gt;_x000d__x000a_      &lt;PROMPT&gt;_x000d__x000a_        &lt;NLNL&gt;Voorletters&lt;/NLNL&gt;_x000d__x000a_        &lt;NLBE /&gt;_x000d__x000a_        &lt;FRFR /&gt;_x000d__x000a_        &lt;FRBE /&gt;_x000d__x000a_        &lt;ENUS&gt;Voorletters&lt;/ENUS&gt;_x000d__x000a_        &lt;DEDE&gt;Voorletters&lt;/DEDE&gt;_x000d__x000a_        &lt;DADK /&gt;_x000d__x000a_        &lt;PLPL /&gt;_x000d__x000a_        &lt;SVSE /&gt;_x000d__x000a_        &lt;EN&gt;Voorletter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97874C886BE7449A7B92CA32D947DA&lt;/ID&gt;_x000d__x000a_      &lt;PROMPT&gt;_x000d__x000a_        &lt;NLNL&gt;Voorvoegsel&lt;/NLNL&gt;_x000d__x000a_        &lt;NLBE /&gt;_x000d__x000a_        &lt;FRFR /&gt;_x000d__x000a_        &lt;FRBE /&gt;_x000d__x000a_        &lt;ENUS&gt;Voorvoegsel&lt;/ENUS&gt;_x000d__x000a_        &lt;DEDE&gt;Voorvoegsel&lt;/DEDE&gt;_x000d__x000a_        &lt;DADK /&gt;_x000d__x000a_        &lt;PLPL /&gt;_x000d__x000a_        &lt;SVSE /&gt;_x000d__x000a_        &lt;EN&gt;Voorvoegsel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E9A4B467953C24AB6169418542E483D&lt;/ID&gt;_x000d__x000a_      &lt;PROMPT&gt;_x000d__x000a_        &lt;NLNL&gt;vv2&lt;/NLNL&gt;_x000d__x000a_        &lt;NLBE /&gt;_x000d__x000a_        &lt;FRFR /&gt;_x000d__x000a_        &lt;FRBE /&gt;_x000d__x000a_        &lt;ENUS&gt;vv2&lt;/ENUS&gt;_x000d__x000a_        &lt;DEDE&gt;vv2&lt;/DEDE&gt;_x000d__x000a_        &lt;DADK /&gt;_x000d__x000a_        &lt;PLPL /&gt;_x000d__x000a_        &lt;SVSE /&gt;_x000d__x000a_        &lt;EN&gt;vv2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9DC7C6F90DDBD4D878DEAA83866A2D5&lt;/ID&gt;_x000d__x000a_      &lt;PROMPT&gt;_x000d__x000a_        &lt;NLNL&gt;Achternaam&lt;/NLNL&gt;_x000d__x000a_        &lt;NLBE /&gt;_x000d__x000a_        &lt;FRFR /&gt;_x000d__x000a_        &lt;FRBE /&gt;_x000d__x000a_        &lt;ENUS&gt;Achternaam&lt;/ENUS&gt;_x000d__x000a_        &lt;DEDE&gt;Achternaam&lt;/DEDE&gt;_x000d__x000a_        &lt;DADK /&gt;_x000d__x000a_        &lt;PLPL /&gt;_x000d__x000a_        &lt;SVSE /&gt;_x000d__x000a_        &lt;EN&gt;Achter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BB3A440A1E8B348859BCFCF3BCCBC73&lt;/ID&gt;_x000d__x000a_      &lt;PROMPT&gt;_x000d__x000a_        &lt;NLNL&gt;Geslacht&lt;/NLNL&gt;_x000d__x000a_        &lt;NLBE /&gt;_x000d__x000a_        &lt;FRFR /&gt;_x000d__x000a_        &lt;FRBE /&gt;_x000d__x000a_        &lt;ENUS&gt;Geslacht&lt;/ENUS&gt;_x000d__x000a_        &lt;DEDE&gt;Geslacht&lt;/DEDE&gt;_x000d__x000a_        &lt;DADK /&gt;_x000d__x000a_        &lt;PLPL /&gt;_x000d__x000a_        &lt;SVSE /&gt;_x000d__x000a_        &lt;EN&gt;Geslach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E0655153332944C868C1CBBCCA7A295&lt;/ID&gt;_x000d__x000a_      &lt;PROMPT&gt;_x000d__x000a_        &lt;NLNL&gt;Informele aanhef&lt;/NLNL&gt;_x000d__x000a_        &lt;NLBE /&gt;_x000d__x000a_        &lt;FRFR /&gt;_x000d__x000a_        &lt;FRBE /&gt;_x000d__x000a_        &lt;ENUS&gt;Informele aanhef&lt;/ENUS&gt;_x000d__x000a_        &lt;DEDE&gt;Informele aanhef&lt;/DEDE&gt;_x000d__x000a_        &lt;DADK /&gt;_x000d__x000a_        &lt;PLPL /&gt;_x000d__x000a_        &lt;SVSE /&gt;_x000d__x000a_        &lt;EN&gt;Informele aanhef&lt;/EN&gt;_x000d__x000a_      &lt;/PROMPT&gt;_x000d__x000a_      &lt;FIELDDESC&gt;_x000d__x000a_        &lt;NLNL&gt;Let op! Vervangt alleen de formele aanhef!&lt;/NLNL&gt;_x000d__x000a_        &lt;NLBE /&gt;_x000d__x000a_        &lt;FRFR /&gt;_x000d__x000a_        &lt;FRBE /&gt;_x000d__x000a_        &lt;ENUS&gt;Let op! Vervangt alleen de formele aanhef!&lt;/ENUS&gt;_x000d__x000a_        &lt;DEDE&gt;Let op! Vervangt alleen de formele aanhef!&lt;/DEDE&gt;_x000d__x000a_        &lt;DADK /&gt;_x000d__x000a_        &lt;PLPL /&gt;_x000d__x000a_        &lt;SVSE /&gt;_x000d__x000a_        &lt;EN&gt;Let op! Vervangt alleen de formele aanhef!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DF1E873C7E7604C8404943A263639C4&lt;/ID&gt;_x000d__x000a_      &lt;PROMPT&gt;_x000d__x000a_        &lt;NLNL&gt;Straatnaam&lt;/NLNL&gt;_x000d__x000a_        &lt;NLBE /&gt;_x000d__x000a_        &lt;FRFR /&gt;_x000d__x000a_        &lt;FRBE /&gt;_x000d__x000a_        &lt;ENUS&gt;Straatnaam&lt;/ENUS&gt;_x000d__x000a_        &lt;DEDE&gt;Straatnaam&lt;/DEDE&gt;_x000d__x000a_        &lt;DADK /&gt;_x000d__x000a_        &lt;PLPL /&gt;_x000d__x000a_        &lt;SVSE /&gt;_x000d__x000a_        &lt;EN&gt;Straat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1264BDB84898C4E92067202E81B241E&lt;/ID&gt;_x000d__x000a_      &lt;PROMPT&gt;_x000d__x000a_        &lt;NLNL&gt;Huisnummer&lt;/NLNL&gt;_x000d__x000a_        &lt;NLBE /&gt;_x000d__x000a_        &lt;FRFR /&gt;_x000d__x000a_        &lt;FRBE /&gt;_x000d__x000a_        &lt;ENUS&gt;Huisnummer&lt;/ENUS&gt;_x000d__x000a_        &lt;DEDE&gt;Huisnummer&lt;/DEDE&gt;_x000d__x000a_        &lt;DADK /&gt;_x000d__x000a_        &lt;PLPL /&gt;_x000d__x000a_        &lt;SVSE /&gt;_x000d__x000a_        &lt;EN&gt;Huis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8D4C5BA9ED62E49874388D819288E2B&lt;/ID&gt;_x000d__x000a_      &lt;PROMPT&gt;_x000d__x000a_        &lt;NLNL&gt;Huisnummertoevoeging&lt;/NLNL&gt;_x000d__x000a_        &lt;NLBE /&gt;_x000d__x000a_        &lt;FRFR /&gt;_x000d__x000a_        &lt;FRBE /&gt;_x000d__x000a_        &lt;ENUS&gt;Huisnummertoevoeging&lt;/ENUS&gt;_x000d__x000a_        &lt;DEDE&gt;Huisnummertoevoeging&lt;/DEDE&gt;_x000d__x000a_        &lt;DADK /&gt;_x000d__x000a_        &lt;PLPL /&gt;_x000d__x000a_        &lt;SVSE /&gt;_x000d__x000a_        &lt;EN&gt;Huisnummertoevoeging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996691596D294E966F9F201E2816FB&lt;/ID&gt;_x000d__x000a_      &lt;PROMPT&gt;_x000d__x000a_        &lt;NLNL&gt;Postcode&lt;/NLNL&gt;_x000d__x000a_        &lt;NLBE /&gt;_x000d__x000a_        &lt;FRFR /&gt;_x000d__x000a_        &lt;FRBE /&gt;_x000d__x000a_        &lt;ENUS&gt;Postcode&lt;/ENUS&gt;_x000d__x000a_        &lt;DEDE&gt;Postcode&lt;/DEDE&gt;_x000d__x000a_        &lt;DADK /&gt;_x000d__x000a_        &lt;PLPL /&gt;_x000d__x000a_        &lt;SVSE /&gt;_x000d__x000a_        &lt;EN&gt;Postcode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6B33F12F0014340B0F68040FA8388F5&lt;/ID&gt;_x000d__x000a_      &lt;PROMPT&gt;_x000d__x000a_        &lt;NLNL&gt;Plaats&lt;/NLNL&gt;_x000d__x000a_        &lt;NLBE /&gt;_x000d__x000a_        &lt;FRFR /&gt;_x000d__x000a_        &lt;FRBE /&gt;_x000d__x000a_        &lt;ENUS&gt;Plaats&lt;/ENUS&gt;_x000d__x000a_        &lt;DEDE&gt;Plaats&lt;/DEDE&gt;_x000d__x000a_        &lt;DADK /&gt;_x000d__x000a_        &lt;PLPL /&gt;_x000d__x000a_        &lt;SVSE /&gt;_x000d__x000a_        &lt;EN&gt;Plaat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0724453F1E49C2BED4DE20697274B4&lt;/ID&gt;_x000d__x000a_      &lt;PROMPT&gt;_x000d__x000a_        &lt;NLNL&gt;Zaaknr&lt;/NLNL&gt;_x000d__x000a_        &lt;NLBE /&gt;_x000d__x000a_        &lt;FRFR /&gt;_x000d__x000a_        &lt;FRBE /&gt;_x000d__x000a_        &lt;ENUS&gt;Zaaknr&lt;/ENUS&gt;_x000d__x000a_        &lt;DEDE&gt;Zaaknr&lt;/DEDE&gt;_x000d__x000a_        &lt;DADK /&gt;_x000d__x000a_        &lt;PLPL /&gt;_x000d__x000a_        &lt;SVSE /&gt;_x000d__x000a_        &lt;EN&gt;Zaakn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FA45530B1FA48ADA3A4C03765D4EBA5&lt;/ID&gt;_x000d__x000a_      &lt;PROMPT&gt;_x000d__x000a_        &lt;NLNL&gt;Brief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24318A203E24E1E82D18C5C4028DE7D&lt;/ID&gt;_x000d__x000a_      &lt;PROMPT&gt;_x000d__x000a_        &lt;NLNL&gt;Documentsoort&lt;/NLNL&gt;_x000d__x000a_        &lt;NLBE /&gt;_x000d__x000a_        &lt;FRFR /&gt;_x000d__x000a_        &lt;FRBE /&gt;_x000d__x000a_        &lt;ENUS&gt;Documentsoort&lt;/ENUS&gt;_x000d__x000a_        &lt;DEDE&gt;Documentsoort&lt;/DEDE&gt;_x000d__x000a_        &lt;DADK /&gt;_x000d__x000a_        &lt;PLPL /&gt;_x000d__x000a_        &lt;SVSE /&gt;_x000d__x000a_        &lt;EN&gt;Documentsoor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03EA3348EF1C4099F67DFBD217EDAE&lt;/ID&gt;_x000d__x000a_      &lt;PROMPT&gt;_x000d__x000a_        &lt;NLNL&gt;Geadresseerde&lt;/NLNL&gt;_x000d__x000a_        &lt;NLBE /&gt;_x000d__x000a_        &lt;FRFR /&gt;_x000d__x000a_        &lt;FRBE /&gt;_x000d__x000a_        &lt;ENUS&gt;Geadresseerde&lt;/ENUS&gt;_x000d__x000a_        &lt;DEDE&gt;Geadresseerde&lt;/DEDE&gt;_x000d__x000a_        &lt;DADK /&gt;_x000d__x000a_        &lt;PLPL /&gt;_x000d__x000a_        &lt;SVSE /&gt;_x000d__x000a_        &lt;EN&gt;Geadresseerde&lt;/EN&gt;_x000d__x000a_      &lt;/PROMPT&gt;_x000d__x000a_      &lt;FIELDDESC&gt;_x000d__x000a_        &lt;NLNL&gt;Gebruik te allen tijde het groene bolletje&lt;/NLNL&gt;_x000d__x000a_        &lt;NLBE /&gt;_x000d__x000a_        &lt;FRFR /&gt;_x000d__x000a_        &lt;FRBE /&gt;_x000d__x000a_        &lt;ENUS&gt;Vul de naam in van de ontvanger.&lt;/ENUS&gt;_x000d__x000a_        &lt;DEDE&gt;Vul de naam in van de ontvanger.&lt;/DEDE&gt;_x000d__x000a_        &lt;DADK /&gt;_x000d__x000a_        &lt;PLPL /&gt;_x000d__x000a_        &lt;SVSE /&gt;_x000d__x000a_        &lt;EN&gt;Vul de naam in van de ontvanger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521B46B56E5E9429D78E2AD0676940B&lt;/ID&gt;_x000d__x000a_      &lt;PROMPT&gt;_x000d__x000a_        &lt;NLNL&gt;Contactpersoon&lt;/NLNL&gt;_x000d__x000a_        &lt;NLBE /&gt;_x000d__x000a_        &lt;FRFR /&gt;_x000d__x000a_        &lt;FRBE /&gt;_x000d__x000a_        &lt;ENUS&gt;Contactpersoon&lt;/ENUS&gt;_x000d__x000a_        &lt;DEDE&gt;Contactpersoon&lt;/DEDE&gt;_x000d__x000a_        &lt;DADK /&gt;_x000d__x000a_        &lt;PLPL /&gt;_x000d__x000a_        &lt;SVSE /&gt;_x000d__x000a_        &lt;EN&gt;Contactpersoon&lt;/EN&gt;_x000d__x000a_      &lt;/PROMPT&gt;_x000d__x000a_      &lt;FIELDDESC&gt;_x000d__x000a_        &lt;NLNL&gt;Mochten de gegevens niet beschikbaar zijn in Corsa dan doorgeven aan Systemen en Informatie die de gegevens in Corsa zet.&lt;/NLNL&gt;_x000d__x000a_        &lt;NLBE /&gt;_x000d__x000a_        &lt;FRFR /&gt;_x000d__x000a_        &lt;FRBE /&gt;_x000d__x000a_        &lt;ENUS&gt;Mochten de gegevens niet beschikbaar zijn in Corsa dan doorgeven aan Systemen en Informatie die de gegevens in Corsa zet.&lt;/ENUS&gt;_x000d__x000a_        &lt;DEDE&gt;Mochten de gegevens niet beschikbaar zijn in Corsa dan doorgeven aan Systemen en Informatie die de gegevens in Corsa zet.&lt;/DEDE&gt;_x000d__x000a_        &lt;DADK /&gt;_x000d__x000a_        &lt;PLPL /&gt;_x000d__x000a_        &lt;SVSE /&gt;_x000d__x000a_        &lt;EN&gt;Mochten de gegevens niet beschikbaar zijn in Corsa dan doorgeven aan Systemen en Informatie die de gegevens in Corsa zet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4542F18EB601946989D6DE9BF0C3D2B&lt;/ID&gt;_x000d__x000a_      &lt;PROMPT&gt;_x000d__x000a_        &lt;NLNL&gt;Onderwerp&lt;/NLNL&gt;_x000d__x000a_        &lt;NLBE /&gt;_x000d__x000a_        &lt;FRFR /&gt;_x000d__x000a_        &lt;FRBE /&gt;_x000d__x000a_        &lt;ENUS&gt;Onderwerp&lt;/ENUS&gt;_x000d__x000a_        &lt;DEDE&gt;Onderwerp&lt;/DEDE&gt;_x000d__x000a_        &lt;DADK /&gt;_x000d__x000a_        &lt;PLPL /&gt;_x000d__x000a_        &lt;SVSE /&gt;_x000d__x000a_        &lt;EN&gt;Onderwerp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79CA3AFBC7C491D82A5BE298206F142&lt;/ID&gt;_x000d__x000a_      &lt;PROMPT&gt;_x000d__x000a_        &lt;NLNL&gt;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6ED641331D243C9A6F80FF7DA71123E&lt;/ID&gt;_x000d__x000a_      &lt;PROMPT&gt;_x000d__x000a_        &lt;NLNL&gt;Tussenvoegs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2F4495410E41BBB3FFD80E88043EED&lt;/ID&gt;_x000d__x000a_      &lt;PROMPT&gt;_x000d__x000a_        &lt;NLNL&gt;Voo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4354F9C346B41EF92D827BD24C99CB6&lt;/ID&gt;_x000d__x000a_      &lt;PROMPT&gt;_x000d__x000a_        &lt;NLNL&gt;Achte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231BCE6EEC74898BF341C3407636974&lt;/ID&gt;_x000d__x000a_      &lt;PROMPT&gt;_x000d__x000a_        &lt;NLNL&gt;Func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D777F26AD514BCBB6FFA526A255E99D&lt;/ID&gt;_x000d__x000a_      &lt;PROMPT&gt;_x000d__x000a_        &lt;NLNL&gt;Cod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D31D4ECB834761B8048A4D9D4E8AFB&lt;/ID&gt;_x000d__x000a_      &lt;PROMPT&gt;_x000d__x000a_        &lt;NLNL&gt;FLDI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915A2D293CC48C3BD9B4DE92FBF2A8E&lt;/ID&gt;_x000d__x000a_      &lt;PROMPT&gt;_x000d__x000a_        &lt;NLNL&gt;geslach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1B0198D1734FD59727798E8D28494C&lt;/ID&gt;_x000d__x000a_      &lt;PROMPT&gt;_x000d__x000a_        &lt;NLNL&gt;Soor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489A06322B42B2A36F0A3652F45549&lt;/ID&gt;_x000d__x000a_      &lt;PROMPT&gt;_x000d__x000a_        &lt;NLNL&gt;onderteken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074E00A57AA72743A8E4D8110D163500&lt;/ID&gt;_x000d__x000a_      &lt;NAME&gt;_x000d__x000a_        &lt;NLNL&gt;Ambtsverklaring &lt;/NLNL&gt;_x000d__x000a_        &lt;NLBE /&gt;_x000d__x000a_        &lt;FRFR /&gt;_x000d__x000a_        &lt;FRBE /&gt;_x000d__x000a_        &lt;ENUS&gt;ambtsverklaring &lt;/ENUS&gt;_x000d__x000a_        &lt;DEDE&gt;ambtsverklaring &lt;/DEDE&gt;_x000d__x000a_        &lt;DADK /&gt;_x000d__x000a_        &lt;PLPL /&gt;_x000d__x000a_        &lt;SVSE /&gt;_x000d__x000a_        &lt;EN&gt;ambtsverklaring &lt;/EN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CE55A54D65F54A7C9265380A59985F56&lt;/ID&gt;_x000d__x000a_      &lt;NAME&gt;_x000d__x000a_        &lt;NLNL&gt;Onderteken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1C04E2BF279E414696A82C835AD2B5E1&lt;/ID&gt;_x000d__x000a_      &lt;NAME&gt;_x000d__x000a_        &lt;NLNL&gt;a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E2285144B2762E4CA5DB4E4933381D28&lt;/ID&gt;_x000d__x000a_      &lt;NAME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9F772949DEE645BDA384ABD176729BFB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36BD886954F42739DA4CC45337173A3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AANTEKEN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BE32DB326CF4D81929D860113EEB224~0&lt;/ID&gt;_x000d__x000a_      &lt;VALUESINGLE&gt;_x000d__x000a_        &lt;NLNL&gt;Informeel nam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het college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5D323E10904471C9241E4B4183132E3~0&lt;/ID&gt;_x000d__x000a_      &lt;VALUESINGLE&gt;_x000d__x000a_        &lt;NLNL&gt;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het college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4E49207706A471D817E51AEB12496EB~0&lt;/ID&gt;_x000d__x000a_      &lt;VALUESINGLE&gt;_x000d__x000a_        &lt;NLNL&gt;in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Met vriendelijke groet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8826551AB7540C89E4EE95F5D8923A1~0&lt;/ID&gt;_x000d__x000a_      &lt;VALUESINGLE&gt;_x000d__x000a_        &lt;NLNL&gt;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8101"/>
  </w:docVars>
  <w:rsids>
    <w:rsidRoot w:val="00BB74DB"/>
    <w:rsid w:val="00007B1A"/>
    <w:rsid w:val="00045732"/>
    <w:rsid w:val="00064E81"/>
    <w:rsid w:val="00075BDD"/>
    <w:rsid w:val="0009333A"/>
    <w:rsid w:val="000D3D78"/>
    <w:rsid w:val="000E1EF7"/>
    <w:rsid w:val="000E69EA"/>
    <w:rsid w:val="001061ED"/>
    <w:rsid w:val="00113BFE"/>
    <w:rsid w:val="00163619"/>
    <w:rsid w:val="001B7699"/>
    <w:rsid w:val="001E1D02"/>
    <w:rsid w:val="001F5B0E"/>
    <w:rsid w:val="002056F2"/>
    <w:rsid w:val="00210AA4"/>
    <w:rsid w:val="002209CE"/>
    <w:rsid w:val="00241F30"/>
    <w:rsid w:val="002567AE"/>
    <w:rsid w:val="00270358"/>
    <w:rsid w:val="00274791"/>
    <w:rsid w:val="002B1990"/>
    <w:rsid w:val="002D00A4"/>
    <w:rsid w:val="00363C89"/>
    <w:rsid w:val="00394C90"/>
    <w:rsid w:val="003B701E"/>
    <w:rsid w:val="00414CEE"/>
    <w:rsid w:val="00420F6D"/>
    <w:rsid w:val="00440291"/>
    <w:rsid w:val="0049175B"/>
    <w:rsid w:val="004C48AE"/>
    <w:rsid w:val="004E3C82"/>
    <w:rsid w:val="004F1B6A"/>
    <w:rsid w:val="00522755"/>
    <w:rsid w:val="005259C3"/>
    <w:rsid w:val="005266F5"/>
    <w:rsid w:val="005279DE"/>
    <w:rsid w:val="00546407"/>
    <w:rsid w:val="0055063E"/>
    <w:rsid w:val="005663FE"/>
    <w:rsid w:val="00583E65"/>
    <w:rsid w:val="005A19FC"/>
    <w:rsid w:val="00625D4E"/>
    <w:rsid w:val="00641199"/>
    <w:rsid w:val="00657DA5"/>
    <w:rsid w:val="00671D00"/>
    <w:rsid w:val="006F5F7A"/>
    <w:rsid w:val="00701290"/>
    <w:rsid w:val="00706B6F"/>
    <w:rsid w:val="0071216C"/>
    <w:rsid w:val="007146BE"/>
    <w:rsid w:val="00764692"/>
    <w:rsid w:val="007760F3"/>
    <w:rsid w:val="007844A6"/>
    <w:rsid w:val="007A0D6D"/>
    <w:rsid w:val="007A4C1A"/>
    <w:rsid w:val="007B45CB"/>
    <w:rsid w:val="007C1A7A"/>
    <w:rsid w:val="007C45D4"/>
    <w:rsid w:val="007C5ADA"/>
    <w:rsid w:val="007D4302"/>
    <w:rsid w:val="007D61EA"/>
    <w:rsid w:val="007D7FFB"/>
    <w:rsid w:val="007F0B4B"/>
    <w:rsid w:val="007F7104"/>
    <w:rsid w:val="00811347"/>
    <w:rsid w:val="00861DEB"/>
    <w:rsid w:val="00886FF2"/>
    <w:rsid w:val="00916B23"/>
    <w:rsid w:val="00946952"/>
    <w:rsid w:val="0095327E"/>
    <w:rsid w:val="00967E86"/>
    <w:rsid w:val="00984CAE"/>
    <w:rsid w:val="0099617A"/>
    <w:rsid w:val="009A0A66"/>
    <w:rsid w:val="009A0CEA"/>
    <w:rsid w:val="009C5844"/>
    <w:rsid w:val="009D609B"/>
    <w:rsid w:val="009E1E99"/>
    <w:rsid w:val="009F16A7"/>
    <w:rsid w:val="009F302E"/>
    <w:rsid w:val="00A128C6"/>
    <w:rsid w:val="00A65219"/>
    <w:rsid w:val="00A97BE1"/>
    <w:rsid w:val="00AC099F"/>
    <w:rsid w:val="00AF3552"/>
    <w:rsid w:val="00B02EAC"/>
    <w:rsid w:val="00B1180F"/>
    <w:rsid w:val="00BB74DB"/>
    <w:rsid w:val="00C10FBD"/>
    <w:rsid w:val="00C75218"/>
    <w:rsid w:val="00CA4E1A"/>
    <w:rsid w:val="00CE2E98"/>
    <w:rsid w:val="00D15E37"/>
    <w:rsid w:val="00D252E6"/>
    <w:rsid w:val="00D545E6"/>
    <w:rsid w:val="00DA18EE"/>
    <w:rsid w:val="00DA3D26"/>
    <w:rsid w:val="00E1294D"/>
    <w:rsid w:val="00E21EB2"/>
    <w:rsid w:val="00E3085A"/>
    <w:rsid w:val="00E57C1E"/>
    <w:rsid w:val="00E70B9F"/>
    <w:rsid w:val="00EB07A1"/>
    <w:rsid w:val="00EB2CF9"/>
    <w:rsid w:val="00EB6C45"/>
    <w:rsid w:val="00EB7895"/>
    <w:rsid w:val="00EC61D9"/>
    <w:rsid w:val="00EC75B3"/>
    <w:rsid w:val="00ED53B9"/>
    <w:rsid w:val="00EF41A5"/>
    <w:rsid w:val="00F34C89"/>
    <w:rsid w:val="00F47142"/>
    <w:rsid w:val="00F65567"/>
    <w:rsid w:val="00F67F61"/>
    <w:rsid w:val="00F71300"/>
    <w:rsid w:val="00F92ADB"/>
    <w:rsid w:val="00FA7D73"/>
    <w:rsid w:val="00FC15C5"/>
    <w:rsid w:val="00FE06D7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08869C-78EA-482D-B369-FEF0D6F3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7B1A"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andaardKlein">
    <w:name w:val="StandaardKlein"/>
    <w:basedOn w:val="Standaard"/>
    <w:rsid w:val="00A128C6"/>
    <w:rPr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007B1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07B1A"/>
    <w:rPr>
      <w:rFonts w:ascii="Arial" w:hAnsi="Arial"/>
      <w:sz w:val="22"/>
      <w:szCs w:val="24"/>
    </w:rPr>
  </w:style>
  <w:style w:type="character" w:styleId="Paginanummer">
    <w:name w:val="page number"/>
    <w:basedOn w:val="Standaardalinea-lettertype"/>
    <w:semiHidden/>
    <w:rsid w:val="00A128C6"/>
  </w:style>
  <w:style w:type="paragraph" w:styleId="Koptekst">
    <w:name w:val="header"/>
    <w:basedOn w:val="Standaard"/>
    <w:link w:val="KoptekstChar"/>
    <w:uiPriority w:val="99"/>
    <w:unhideWhenUsed/>
    <w:rsid w:val="00007B1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07B1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\IWRITER\-51-%20Standaardbrief%20getekend%20door%20College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-51- Standaardbrief getekend door College.dotx</Template>
  <TotalTime>1</TotalTime>
  <Pages>1</Pages>
  <Words>637</Words>
  <Characters>3482</Characters>
  <Application>Microsoft Office Word</Application>
  <DocSecurity>0</DocSecurity>
  <Lines>267</Lines>
  <Paragraphs>187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Bergen-NH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Positieve zienswijze jaarstukken 2021 en begroting 2023 VVI</dc:subject>
  <dc:creator>Vivienne Massee</dc:creator>
  <cp:keywords/>
  <dc:description>.aksjdflkajk</dc:description>
  <cp:lastModifiedBy>Vivienne Massée</cp:lastModifiedBy>
  <cp:revision>3</cp:revision>
  <dcterms:created xsi:type="dcterms:W3CDTF">2022-05-10T10:55:00Z</dcterms:created>
  <dcterms:modified xsi:type="dcterms:W3CDTF">2022-05-10T10:56:00Z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riefnummer">
    <vt:lpwstr>ALG 51</vt:lpwstr>
  </property>
  <property fmtid="{D5CDD505-2E9C-101B-9397-08002B2CF9AE}" pid="3" name="ws-ps_ob.object_type">
    <vt:lpwstr/>
  </property>
  <property fmtid="{D5CDD505-2E9C-101B-9397-08002B2CF9AE}" pid="4" name="KNM_u_brief">
    <vt:lpwstr>ALG 51</vt:lpwstr>
  </property>
  <property fmtid="{D5CDD505-2E9C-101B-9397-08002B2CF9AE}" pid="5" name="KNM_Docsoort">
    <vt:lpwstr/>
  </property>
  <property fmtid="{D5CDD505-2E9C-101B-9397-08002B2CF9AE}" pid="6" name="Documentsoort">
    <vt:lpwstr/>
  </property>
  <property fmtid="{D5CDD505-2E9C-101B-9397-08002B2CF9AE}" pid="7" name="ws-ps_ob.object_id">
    <vt:lpwstr>O.00000143</vt:lpwstr>
  </property>
  <property fmtid="{D5CDD505-2E9C-101B-9397-08002B2CF9AE}" pid="8" name="ws-ps_ds.dsrt_id">
    <vt:lpwstr>uitgaand</vt:lpwstr>
  </property>
  <property fmtid="{D5CDD505-2E9C-101B-9397-08002B2CF9AE}" pid="9" name="ws-case.case_id">
    <vt:lpwstr>BB22.00188</vt:lpwstr>
  </property>
  <property fmtid="{D5CDD505-2E9C-101B-9397-08002B2CF9AE}" pid="10" name="documentonderwerp">
    <vt:lpwstr>Positieve zienswijze jaarstukken 2021 en begroting 2023 VVI</vt:lpwstr>
  </property>
  <property fmtid="{D5CDD505-2E9C-101B-9397-08002B2CF9AE}" pid="11" name="KNM_U-ondert">
    <vt:lpwstr>1</vt:lpwstr>
  </property>
  <property fmtid="{D5CDD505-2E9C-101B-9397-08002B2CF9AE}" pid="12" name="FileDescription">
    <vt:lpwstr>22uit01412</vt:lpwstr>
  </property>
  <property fmtid="{D5CDD505-2E9C-101B-9397-08002B2CF9AE}" pid="13" name="datum">
    <vt:lpwstr>10/05/2022</vt:lpwstr>
  </property>
</Properties>
</file>